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668" w:rsidRPr="00935831" w:rsidRDefault="00BD7F9B" w:rsidP="0091275F">
      <w:pPr>
        <w:pStyle w:val="Heading2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bookmarkStart w:id="0" w:name="_Toc338115407"/>
      <w:bookmarkStart w:id="1" w:name="_Toc335477733"/>
      <w:bookmarkStart w:id="2" w:name="_Toc335742225"/>
      <w:bookmarkStart w:id="3" w:name="_Toc335743703"/>
      <w:r w:rsidRPr="00935831">
        <w:rPr>
          <w:rFonts w:ascii="Arial" w:hAnsi="Arial" w:cs="Arial"/>
          <w:sz w:val="24"/>
          <w:szCs w:val="24"/>
        </w:rPr>
        <w:t xml:space="preserve">Annexure # 3 </w:t>
      </w:r>
      <w:r w:rsidR="00446668" w:rsidRPr="00935831">
        <w:rPr>
          <w:rFonts w:ascii="Arial" w:hAnsi="Arial" w:cs="Arial"/>
          <w:sz w:val="24"/>
          <w:szCs w:val="24"/>
        </w:rPr>
        <w:t xml:space="preserve">Existing </w:t>
      </w:r>
      <w:r w:rsidR="00082DDE">
        <w:rPr>
          <w:rFonts w:ascii="Arial" w:hAnsi="Arial" w:cs="Arial"/>
          <w:sz w:val="24"/>
          <w:szCs w:val="24"/>
        </w:rPr>
        <w:t>Software</w:t>
      </w:r>
      <w:bookmarkEnd w:id="0"/>
    </w:p>
    <w:p w:rsidR="00421B9A" w:rsidRDefault="00421B9A" w:rsidP="00421B9A">
      <w:pPr>
        <w:pStyle w:val="BodySingle"/>
      </w:pPr>
    </w:p>
    <w:p w:rsidR="00BD7F9B" w:rsidRPr="008633B3" w:rsidRDefault="00824E14" w:rsidP="0091275F">
      <w:pPr>
        <w:pStyle w:val="Heading3"/>
        <w:numPr>
          <w:ilvl w:val="0"/>
          <w:numId w:val="0"/>
        </w:numPr>
        <w:ind w:left="720" w:hanging="720"/>
        <w:jc w:val="both"/>
        <w:rPr>
          <w:rFonts w:ascii="Arial" w:hAnsi="Arial" w:cs="Arial"/>
          <w:b/>
          <w:sz w:val="24"/>
          <w:szCs w:val="24"/>
        </w:rPr>
      </w:pPr>
      <w:r w:rsidRPr="008633B3">
        <w:rPr>
          <w:rFonts w:ascii="Arial" w:hAnsi="Arial" w:cs="Arial"/>
          <w:b/>
          <w:sz w:val="24"/>
          <w:szCs w:val="24"/>
        </w:rPr>
        <w:t xml:space="preserve">Annexure # 3.1 </w:t>
      </w:r>
      <w:r w:rsidR="00BD7F9B" w:rsidRPr="008633B3">
        <w:rPr>
          <w:rFonts w:ascii="Arial" w:hAnsi="Arial" w:cs="Arial"/>
          <w:b/>
          <w:sz w:val="24"/>
          <w:szCs w:val="24"/>
        </w:rPr>
        <w:t xml:space="preserve">Existing </w:t>
      </w:r>
      <w:r w:rsidR="00935831" w:rsidRPr="008633B3">
        <w:rPr>
          <w:rFonts w:ascii="Arial" w:hAnsi="Arial" w:cs="Arial"/>
          <w:b/>
          <w:sz w:val="24"/>
          <w:szCs w:val="24"/>
        </w:rPr>
        <w:t>Engineering Software</w:t>
      </w:r>
    </w:p>
    <w:tbl>
      <w:tblPr>
        <w:tblW w:w="10099" w:type="dxa"/>
        <w:tblInd w:w="89" w:type="dxa"/>
        <w:tblLook w:val="04A0" w:firstRow="1" w:lastRow="0" w:firstColumn="1" w:lastColumn="0" w:noHBand="0" w:noVBand="1"/>
      </w:tblPr>
      <w:tblGrid>
        <w:gridCol w:w="960"/>
        <w:gridCol w:w="9139"/>
      </w:tblGrid>
      <w:tr w:rsidR="00935831" w:rsidRPr="00935831" w:rsidTr="00935831">
        <w:trPr>
          <w:trHeight w:val="270"/>
          <w:tblHeader/>
        </w:trPr>
        <w:tc>
          <w:tcPr>
            <w:tcW w:w="960" w:type="dxa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FFFFFF"/>
            </w:tcBorders>
            <w:shd w:val="clear" w:color="000000" w:fill="E36C0A"/>
            <w:noWrap/>
            <w:hideMark/>
          </w:tcPr>
          <w:p w:rsidR="00935831" w:rsidRPr="00935831" w:rsidRDefault="00935831" w:rsidP="00C421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935831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S. No.</w:t>
            </w:r>
          </w:p>
        </w:tc>
        <w:tc>
          <w:tcPr>
            <w:tcW w:w="9139" w:type="dxa"/>
            <w:tcBorders>
              <w:top w:val="single" w:sz="8" w:space="0" w:color="E36C0A"/>
              <w:left w:val="nil"/>
              <w:bottom w:val="single" w:sz="8" w:space="0" w:color="E36C0A"/>
              <w:right w:val="single" w:sz="8" w:space="0" w:color="FFFFFF"/>
            </w:tcBorders>
            <w:shd w:val="clear" w:color="000000" w:fill="E36C0A"/>
            <w:noWrap/>
            <w:hideMark/>
          </w:tcPr>
          <w:p w:rsidR="00935831" w:rsidRPr="00935831" w:rsidRDefault="00935831" w:rsidP="009358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935831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  <w:t>Software Name</w:t>
            </w:r>
          </w:p>
        </w:tc>
      </w:tr>
      <w:tr w:rsidR="00935831" w:rsidRPr="00935831" w:rsidTr="00935831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shd w:val="clear" w:color="auto" w:fill="auto"/>
            <w:noWrap/>
            <w:hideMark/>
          </w:tcPr>
          <w:p w:rsidR="00935831" w:rsidRPr="00935831" w:rsidRDefault="00935831" w:rsidP="00C4212A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39" w:type="dxa"/>
            <w:tcBorders>
              <w:top w:val="nil"/>
              <w:left w:val="nil"/>
              <w:bottom w:val="single" w:sz="8" w:space="0" w:color="E36C0A"/>
              <w:right w:val="single" w:sz="8" w:space="0" w:color="E36C0A"/>
            </w:tcBorders>
            <w:shd w:val="clear" w:color="auto" w:fill="auto"/>
            <w:noWrap/>
            <w:hideMark/>
          </w:tcPr>
          <w:p w:rsidR="00935831" w:rsidRPr="00935831" w:rsidRDefault="00935831" w:rsidP="00C421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358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Wrench</w:t>
            </w:r>
          </w:p>
        </w:tc>
      </w:tr>
      <w:tr w:rsidR="00935831" w:rsidRPr="00935831" w:rsidTr="00935831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shd w:val="clear" w:color="auto" w:fill="auto"/>
            <w:noWrap/>
            <w:hideMark/>
          </w:tcPr>
          <w:p w:rsidR="00935831" w:rsidRPr="00935831" w:rsidRDefault="00935831" w:rsidP="00C4212A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39" w:type="dxa"/>
            <w:tcBorders>
              <w:top w:val="nil"/>
              <w:left w:val="nil"/>
              <w:bottom w:val="single" w:sz="8" w:space="0" w:color="E36C0A"/>
              <w:right w:val="single" w:sz="8" w:space="0" w:color="E36C0A"/>
            </w:tcBorders>
            <w:shd w:val="clear" w:color="auto" w:fill="auto"/>
            <w:noWrap/>
            <w:hideMark/>
          </w:tcPr>
          <w:p w:rsidR="00935831" w:rsidRPr="00935831" w:rsidRDefault="00935831" w:rsidP="00C421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358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AutoCAD </w:t>
            </w:r>
          </w:p>
        </w:tc>
      </w:tr>
    </w:tbl>
    <w:p w:rsidR="00421B9A" w:rsidRDefault="00421B9A" w:rsidP="00421B9A">
      <w:pPr>
        <w:pStyle w:val="BodySingle"/>
      </w:pPr>
      <w:bookmarkStart w:id="4" w:name="_Toc335743599"/>
    </w:p>
    <w:p w:rsidR="00BD7F9B" w:rsidRPr="008633B3" w:rsidRDefault="00824E14" w:rsidP="00421B9A">
      <w:pPr>
        <w:pStyle w:val="Heading3"/>
        <w:numPr>
          <w:ilvl w:val="0"/>
          <w:numId w:val="0"/>
        </w:numPr>
        <w:jc w:val="both"/>
        <w:rPr>
          <w:rFonts w:ascii="Arial" w:hAnsi="Arial" w:cs="Arial"/>
          <w:b/>
          <w:sz w:val="24"/>
          <w:szCs w:val="24"/>
        </w:rPr>
      </w:pPr>
      <w:r w:rsidRPr="008633B3">
        <w:rPr>
          <w:rFonts w:ascii="Arial" w:hAnsi="Arial" w:cs="Arial"/>
          <w:b/>
          <w:sz w:val="24"/>
          <w:szCs w:val="24"/>
        </w:rPr>
        <w:t xml:space="preserve">Annexure # 3.2 </w:t>
      </w:r>
      <w:r w:rsidR="00BD7F9B" w:rsidRPr="008633B3">
        <w:rPr>
          <w:rFonts w:ascii="Arial" w:hAnsi="Arial" w:cs="Arial"/>
          <w:b/>
          <w:sz w:val="24"/>
          <w:szCs w:val="24"/>
        </w:rPr>
        <w:t xml:space="preserve">Existing Applications </w:t>
      </w:r>
      <w:r w:rsidR="00931882" w:rsidRPr="008633B3">
        <w:rPr>
          <w:rFonts w:ascii="Arial" w:hAnsi="Arial" w:cs="Arial"/>
          <w:b/>
          <w:sz w:val="24"/>
          <w:szCs w:val="24"/>
        </w:rPr>
        <w:t>–</w:t>
      </w:r>
      <w:r w:rsidR="00BD7F9B" w:rsidRPr="008633B3">
        <w:rPr>
          <w:rFonts w:ascii="Arial" w:hAnsi="Arial" w:cs="Arial"/>
          <w:b/>
          <w:sz w:val="24"/>
          <w:szCs w:val="24"/>
        </w:rPr>
        <w:t xml:space="preserve"> </w:t>
      </w:r>
      <w:r w:rsidR="00931882" w:rsidRPr="008633B3">
        <w:rPr>
          <w:rFonts w:ascii="Arial" w:hAnsi="Arial" w:cs="Arial"/>
          <w:b/>
          <w:sz w:val="24"/>
          <w:szCs w:val="24"/>
        </w:rPr>
        <w:t xml:space="preserve">SAP </w:t>
      </w:r>
      <w:r w:rsidR="00BD7F9B" w:rsidRPr="008633B3">
        <w:rPr>
          <w:rFonts w:ascii="Arial" w:hAnsi="Arial" w:cs="Arial"/>
          <w:b/>
          <w:sz w:val="24"/>
          <w:szCs w:val="24"/>
        </w:rPr>
        <w:t>ERP</w:t>
      </w:r>
      <w:bookmarkEnd w:id="4"/>
    </w:p>
    <w:tbl>
      <w:tblPr>
        <w:tblW w:w="1018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3261"/>
        <w:gridCol w:w="1924"/>
        <w:gridCol w:w="1678"/>
        <w:gridCol w:w="1597"/>
      </w:tblGrid>
      <w:tr w:rsidR="00BE5296" w:rsidRPr="00935831" w:rsidTr="0017731B">
        <w:trPr>
          <w:trHeight w:val="584"/>
        </w:trPr>
        <w:tc>
          <w:tcPr>
            <w:tcW w:w="1728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  <w:hideMark/>
          </w:tcPr>
          <w:p w:rsidR="00F352CF" w:rsidRPr="00935831" w:rsidRDefault="00810E66" w:rsidP="009C1C5E">
            <w:pPr>
              <w:spacing w:before="120" w:after="120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General</w:t>
            </w:r>
          </w:p>
        </w:tc>
        <w:tc>
          <w:tcPr>
            <w:tcW w:w="326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  <w:hideMark/>
          </w:tcPr>
          <w:p w:rsidR="00F352CF" w:rsidRPr="00935831" w:rsidRDefault="00810E66" w:rsidP="009C1C5E">
            <w:pPr>
              <w:spacing w:before="120" w:after="12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Hyderabad</w:t>
            </w:r>
          </w:p>
        </w:tc>
        <w:tc>
          <w:tcPr>
            <w:tcW w:w="192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  <w:hideMark/>
          </w:tcPr>
          <w:p w:rsidR="00F352CF" w:rsidRPr="00935831" w:rsidRDefault="00810E66" w:rsidP="009C1C5E">
            <w:pPr>
              <w:spacing w:before="120" w:after="12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proofErr w:type="spellStart"/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Trichy</w:t>
            </w:r>
            <w:proofErr w:type="spellEnd"/>
          </w:p>
        </w:tc>
        <w:tc>
          <w:tcPr>
            <w:tcW w:w="167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  <w:hideMark/>
          </w:tcPr>
          <w:p w:rsidR="00F352CF" w:rsidRPr="00935831" w:rsidRDefault="00810E66" w:rsidP="009C1C5E">
            <w:pPr>
              <w:spacing w:before="120" w:after="12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EDN Bangalore</w:t>
            </w:r>
          </w:p>
        </w:tc>
        <w:tc>
          <w:tcPr>
            <w:tcW w:w="1597" w:type="dxa"/>
            <w:tcBorders>
              <w:left w:val="single" w:sz="4" w:space="0" w:color="FFFFFF" w:themeColor="background1"/>
            </w:tcBorders>
            <w:shd w:val="clear" w:color="auto" w:fill="E36C0A" w:themeFill="accent6" w:themeFillShade="BF"/>
            <w:vAlign w:val="center"/>
            <w:hideMark/>
          </w:tcPr>
          <w:p w:rsidR="00F352CF" w:rsidRPr="00935831" w:rsidRDefault="00810E66" w:rsidP="009C1C5E">
            <w:pPr>
              <w:spacing w:before="120" w:after="12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EPD Bangalore</w:t>
            </w:r>
          </w:p>
        </w:tc>
      </w:tr>
      <w:tr w:rsidR="00BE5296" w:rsidRPr="00935831" w:rsidTr="0017731B">
        <w:trPr>
          <w:trHeight w:val="528"/>
        </w:trPr>
        <w:tc>
          <w:tcPr>
            <w:tcW w:w="172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36C0A" w:themeFill="accent6" w:themeFillShade="BF"/>
            <w:vAlign w:val="center"/>
            <w:hideMark/>
          </w:tcPr>
          <w:p w:rsidR="00F352CF" w:rsidRPr="00935831" w:rsidRDefault="00810E66" w:rsidP="009C1C5E">
            <w:pPr>
              <w:spacing w:before="120" w:after="120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Functional version</w:t>
            </w: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hideMark/>
          </w:tcPr>
          <w:p w:rsidR="00F352CF" w:rsidRPr="00935831" w:rsidRDefault="00810E66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6.0</w:t>
            </w:r>
          </w:p>
        </w:tc>
        <w:tc>
          <w:tcPr>
            <w:tcW w:w="1924" w:type="dxa"/>
            <w:hideMark/>
          </w:tcPr>
          <w:p w:rsidR="00F352CF" w:rsidRPr="00935831" w:rsidRDefault="00810E66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4.7</w:t>
            </w:r>
          </w:p>
        </w:tc>
        <w:tc>
          <w:tcPr>
            <w:tcW w:w="1678" w:type="dxa"/>
            <w:hideMark/>
          </w:tcPr>
          <w:p w:rsidR="00F352CF" w:rsidRPr="00935831" w:rsidRDefault="00810E66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4.7</w:t>
            </w:r>
          </w:p>
        </w:tc>
        <w:tc>
          <w:tcPr>
            <w:tcW w:w="1597" w:type="dxa"/>
            <w:hideMark/>
          </w:tcPr>
          <w:p w:rsidR="00F352CF" w:rsidRPr="00935831" w:rsidRDefault="00810E66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4.7</w:t>
            </w:r>
          </w:p>
        </w:tc>
      </w:tr>
      <w:tr w:rsidR="009C49EA" w:rsidRPr="00935831" w:rsidTr="0017731B">
        <w:trPr>
          <w:trHeight w:val="528"/>
        </w:trPr>
        <w:tc>
          <w:tcPr>
            <w:tcW w:w="172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36C0A" w:themeFill="accent6" w:themeFillShade="BF"/>
            <w:vAlign w:val="center"/>
            <w:hideMark/>
          </w:tcPr>
          <w:p w:rsidR="009C49EA" w:rsidRPr="00935831" w:rsidRDefault="009C49EA" w:rsidP="009C1C5E">
            <w:pPr>
              <w:spacing w:before="120" w:after="120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Modules</w:t>
            </w:r>
          </w:p>
        </w:tc>
        <w:tc>
          <w:tcPr>
            <w:tcW w:w="3261" w:type="dxa"/>
            <w:hideMark/>
          </w:tcPr>
          <w:p w:rsidR="009C49EA" w:rsidRPr="00935831" w:rsidRDefault="009C49EA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 xml:space="preserve">PS, MM, </w:t>
            </w:r>
            <w:r w:rsidRPr="009358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FI,CO, PP, SD, QM, PM</w:t>
            </w:r>
          </w:p>
        </w:tc>
        <w:tc>
          <w:tcPr>
            <w:tcW w:w="1924" w:type="dxa"/>
            <w:hideMark/>
          </w:tcPr>
          <w:p w:rsidR="009C49EA" w:rsidRPr="00935831" w:rsidRDefault="009C49EA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PS</w:t>
            </w: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 xml:space="preserve">, MM, </w:t>
            </w:r>
            <w:r w:rsidRPr="009358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FI,CO, PP, SD, QM, PM</w:t>
            </w:r>
          </w:p>
        </w:tc>
        <w:tc>
          <w:tcPr>
            <w:tcW w:w="1678" w:type="dxa"/>
            <w:hideMark/>
          </w:tcPr>
          <w:p w:rsidR="009C49EA" w:rsidRPr="00935831" w:rsidRDefault="009C49EA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PS</w:t>
            </w: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 xml:space="preserve">, MM, </w:t>
            </w:r>
            <w:r w:rsidRPr="009358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FI,CO, PP, SD, QM, PM</w:t>
            </w:r>
          </w:p>
        </w:tc>
        <w:tc>
          <w:tcPr>
            <w:tcW w:w="1597" w:type="dxa"/>
            <w:hideMark/>
          </w:tcPr>
          <w:p w:rsidR="009C49EA" w:rsidRPr="00935831" w:rsidRDefault="009C49EA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 xml:space="preserve">MM, </w:t>
            </w:r>
            <w:r w:rsidRPr="009358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FI,CO, PP, SD, QM</w:t>
            </w:r>
          </w:p>
        </w:tc>
      </w:tr>
      <w:tr w:rsidR="008149B4" w:rsidRPr="00935831" w:rsidTr="0017731B">
        <w:trPr>
          <w:trHeight w:val="528"/>
        </w:trPr>
        <w:tc>
          <w:tcPr>
            <w:tcW w:w="172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36C0A" w:themeFill="accent6" w:themeFillShade="BF"/>
            <w:vAlign w:val="center"/>
            <w:hideMark/>
          </w:tcPr>
          <w:p w:rsidR="008149B4" w:rsidRPr="00935831" w:rsidRDefault="008149B4" w:rsidP="009C1C5E">
            <w:pPr>
              <w:spacing w:before="120" w:after="120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Advanced Modules</w:t>
            </w:r>
          </w:p>
        </w:tc>
        <w:tc>
          <w:tcPr>
            <w:tcW w:w="3261" w:type="dxa"/>
            <w:hideMark/>
          </w:tcPr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SAP Business Suite Developer</w:t>
            </w:r>
          </w:p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SAP Business Suite Professional</w:t>
            </w:r>
          </w:p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SAP GRC Access Control Package</w:t>
            </w:r>
          </w:p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SAP Supplier Relationship Management</w:t>
            </w:r>
          </w:p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SAP XI</w:t>
            </w:r>
          </w:p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 xml:space="preserve">SAP </w:t>
            </w:r>
            <w:proofErr w:type="spellStart"/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NetWeaver</w:t>
            </w:r>
            <w:proofErr w:type="spellEnd"/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 xml:space="preserve"> MDM, suppliers</w:t>
            </w:r>
          </w:p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 xml:space="preserve">SAP </w:t>
            </w:r>
            <w:proofErr w:type="spellStart"/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NetWeaver</w:t>
            </w:r>
            <w:proofErr w:type="spellEnd"/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 xml:space="preserve"> MDM, products</w:t>
            </w:r>
          </w:p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 xml:space="preserve">SAP </w:t>
            </w:r>
            <w:proofErr w:type="spellStart"/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NetWeaver</w:t>
            </w:r>
            <w:proofErr w:type="spellEnd"/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 xml:space="preserve"> MDM, customers</w:t>
            </w:r>
          </w:p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Test Data Migration Server</w:t>
            </w:r>
          </w:p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Adobe Interactive Forms</w:t>
            </w:r>
          </w:p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 xml:space="preserve">BO </w:t>
            </w:r>
            <w:proofErr w:type="spellStart"/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Developmet</w:t>
            </w:r>
            <w:proofErr w:type="spellEnd"/>
          </w:p>
          <w:p w:rsidR="008149B4" w:rsidRPr="00935831" w:rsidRDefault="008149B4" w:rsidP="008149B4">
            <w:pPr>
              <w:pStyle w:val="ListParagraph"/>
              <w:numPr>
                <w:ilvl w:val="0"/>
                <w:numId w:val="76"/>
              </w:numPr>
              <w:spacing w:before="120" w:after="120"/>
              <w:ind w:left="162" w:hanging="1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BO Concurrent Users</w:t>
            </w:r>
          </w:p>
        </w:tc>
        <w:tc>
          <w:tcPr>
            <w:tcW w:w="1924" w:type="dxa"/>
            <w:hideMark/>
          </w:tcPr>
          <w:p w:rsidR="008149B4" w:rsidRPr="00935831" w:rsidRDefault="00D17A44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N</w:t>
            </w:r>
            <w:r w:rsidR="00361FEF" w:rsidRPr="00935831">
              <w:rPr>
                <w:rFonts w:ascii="Arial" w:hAnsi="Arial" w:cs="Arial"/>
                <w:sz w:val="24"/>
                <w:szCs w:val="24"/>
              </w:rPr>
              <w:t xml:space="preserve">ot </w:t>
            </w:r>
            <w:r w:rsidRPr="00935831">
              <w:rPr>
                <w:rFonts w:ascii="Arial" w:hAnsi="Arial" w:cs="Arial"/>
                <w:sz w:val="24"/>
                <w:szCs w:val="24"/>
              </w:rPr>
              <w:t>A</w:t>
            </w:r>
            <w:r w:rsidR="00361FEF" w:rsidRPr="00935831">
              <w:rPr>
                <w:rFonts w:ascii="Arial" w:hAnsi="Arial" w:cs="Arial"/>
                <w:sz w:val="24"/>
                <w:szCs w:val="24"/>
              </w:rPr>
              <w:t>vailable</w:t>
            </w:r>
          </w:p>
        </w:tc>
        <w:tc>
          <w:tcPr>
            <w:tcW w:w="1678" w:type="dxa"/>
            <w:hideMark/>
          </w:tcPr>
          <w:p w:rsidR="008149B4" w:rsidRPr="00935831" w:rsidRDefault="00361FEF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Not Available</w:t>
            </w:r>
          </w:p>
        </w:tc>
        <w:tc>
          <w:tcPr>
            <w:tcW w:w="1597" w:type="dxa"/>
            <w:hideMark/>
          </w:tcPr>
          <w:p w:rsidR="008149B4" w:rsidRPr="00935831" w:rsidRDefault="00361FEF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Not Available</w:t>
            </w:r>
          </w:p>
        </w:tc>
      </w:tr>
      <w:tr w:rsidR="00F056CE" w:rsidRPr="00935831" w:rsidTr="0017731B">
        <w:trPr>
          <w:trHeight w:val="528"/>
        </w:trPr>
        <w:tc>
          <w:tcPr>
            <w:tcW w:w="172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36C0A" w:themeFill="accent6" w:themeFillShade="BF"/>
            <w:vAlign w:val="center"/>
            <w:hideMark/>
          </w:tcPr>
          <w:p w:rsidR="00F056CE" w:rsidRPr="00935831" w:rsidRDefault="00F056CE" w:rsidP="009C1C5E">
            <w:pPr>
              <w:spacing w:before="120" w:after="120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Technical version</w:t>
            </w: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hideMark/>
          </w:tcPr>
          <w:p w:rsidR="00F056CE" w:rsidRPr="00935831" w:rsidRDefault="00F056CE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6.0</w:t>
            </w:r>
          </w:p>
        </w:tc>
        <w:tc>
          <w:tcPr>
            <w:tcW w:w="1924" w:type="dxa"/>
            <w:hideMark/>
          </w:tcPr>
          <w:p w:rsidR="00F056CE" w:rsidRPr="00935831" w:rsidRDefault="00F056CE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6.0</w:t>
            </w:r>
          </w:p>
        </w:tc>
        <w:tc>
          <w:tcPr>
            <w:tcW w:w="1678" w:type="dxa"/>
            <w:hideMark/>
          </w:tcPr>
          <w:p w:rsidR="00F056CE" w:rsidRPr="00935831" w:rsidRDefault="00F056CE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6.0</w:t>
            </w:r>
          </w:p>
        </w:tc>
        <w:tc>
          <w:tcPr>
            <w:tcW w:w="1597" w:type="dxa"/>
            <w:hideMark/>
          </w:tcPr>
          <w:p w:rsidR="00F056CE" w:rsidRPr="00935831" w:rsidRDefault="00F056CE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  <w:lang w:val="en-US"/>
              </w:rPr>
              <w:t>6.0</w:t>
            </w:r>
          </w:p>
        </w:tc>
      </w:tr>
      <w:tr w:rsidR="00F056CE" w:rsidRPr="00935831" w:rsidTr="0017731B">
        <w:trPr>
          <w:trHeight w:val="584"/>
        </w:trPr>
        <w:tc>
          <w:tcPr>
            <w:tcW w:w="172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36C0A" w:themeFill="accent6" w:themeFillShade="BF"/>
            <w:vAlign w:val="center"/>
            <w:hideMark/>
          </w:tcPr>
          <w:p w:rsidR="00F056CE" w:rsidRPr="00935831" w:rsidRDefault="00F056CE" w:rsidP="009C1C5E">
            <w:pPr>
              <w:spacing w:before="120" w:after="120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No of Licenses</w:t>
            </w:r>
          </w:p>
        </w:tc>
        <w:tc>
          <w:tcPr>
            <w:tcW w:w="3261" w:type="dxa"/>
            <w:hideMark/>
          </w:tcPr>
          <w:p w:rsidR="00F056CE" w:rsidRPr="00935831" w:rsidRDefault="00F056CE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924" w:type="dxa"/>
            <w:hideMark/>
          </w:tcPr>
          <w:p w:rsidR="00F056CE" w:rsidRPr="00935831" w:rsidRDefault="007C21B7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9</w:t>
            </w:r>
            <w:r w:rsidR="00F056CE" w:rsidRPr="00935831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678" w:type="dxa"/>
            <w:hideMark/>
          </w:tcPr>
          <w:p w:rsidR="00F056CE" w:rsidRPr="00935831" w:rsidRDefault="00F056CE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1597" w:type="dxa"/>
            <w:hideMark/>
          </w:tcPr>
          <w:p w:rsidR="00F056CE" w:rsidRPr="00935831" w:rsidRDefault="00F056CE" w:rsidP="007C21B7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5</w:t>
            </w:r>
            <w:r w:rsidR="007C21B7" w:rsidRPr="0093583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056CE" w:rsidRPr="00935831" w:rsidTr="0017731B">
        <w:trPr>
          <w:trHeight w:val="584"/>
        </w:trPr>
        <w:tc>
          <w:tcPr>
            <w:tcW w:w="172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36C0A" w:themeFill="accent6" w:themeFillShade="BF"/>
            <w:vAlign w:val="center"/>
            <w:hideMark/>
          </w:tcPr>
          <w:p w:rsidR="00F056CE" w:rsidRPr="00935831" w:rsidRDefault="00931882" w:rsidP="00931882">
            <w:pPr>
              <w:spacing w:before="120" w:after="120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 xml:space="preserve">Year of </w:t>
            </w:r>
            <w:r w:rsidR="00F056CE" w:rsidRPr="0093583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implementation</w:t>
            </w:r>
          </w:p>
        </w:tc>
        <w:tc>
          <w:tcPr>
            <w:tcW w:w="3261" w:type="dxa"/>
            <w:hideMark/>
          </w:tcPr>
          <w:p w:rsidR="00F056CE" w:rsidRPr="00935831" w:rsidRDefault="00F056CE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2009</w:t>
            </w:r>
          </w:p>
        </w:tc>
        <w:tc>
          <w:tcPr>
            <w:tcW w:w="1924" w:type="dxa"/>
            <w:hideMark/>
          </w:tcPr>
          <w:p w:rsidR="00F056CE" w:rsidRPr="00935831" w:rsidRDefault="00F056CE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2001</w:t>
            </w:r>
          </w:p>
          <w:p w:rsidR="00F056CE" w:rsidRPr="00935831" w:rsidRDefault="00F056CE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(First implementation)</w:t>
            </w:r>
          </w:p>
        </w:tc>
        <w:tc>
          <w:tcPr>
            <w:tcW w:w="1678" w:type="dxa"/>
            <w:hideMark/>
          </w:tcPr>
          <w:p w:rsidR="00F056CE" w:rsidRPr="00935831" w:rsidRDefault="00F056CE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2003</w:t>
            </w:r>
          </w:p>
        </w:tc>
        <w:tc>
          <w:tcPr>
            <w:tcW w:w="1597" w:type="dxa"/>
            <w:hideMark/>
          </w:tcPr>
          <w:p w:rsidR="00F056CE" w:rsidRPr="00935831" w:rsidRDefault="00F056CE" w:rsidP="003329F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831">
              <w:rPr>
                <w:rFonts w:ascii="Arial" w:hAnsi="Arial" w:cs="Arial"/>
                <w:sz w:val="24"/>
                <w:szCs w:val="24"/>
              </w:rPr>
              <w:t>2004</w:t>
            </w:r>
          </w:p>
        </w:tc>
      </w:tr>
      <w:bookmarkEnd w:id="1"/>
      <w:bookmarkEnd w:id="2"/>
      <w:bookmarkEnd w:id="3"/>
    </w:tbl>
    <w:p w:rsidR="0091027B" w:rsidRPr="00935831" w:rsidRDefault="0091027B" w:rsidP="00421B9A">
      <w:pPr>
        <w:pStyle w:val="BodySingle"/>
      </w:pPr>
    </w:p>
    <w:p w:rsidR="008A40EA" w:rsidRPr="008633B3" w:rsidRDefault="008A40EA" w:rsidP="008A40EA">
      <w:pPr>
        <w:pStyle w:val="Heading3"/>
        <w:numPr>
          <w:ilvl w:val="0"/>
          <w:numId w:val="0"/>
        </w:numPr>
        <w:ind w:left="720" w:hanging="720"/>
        <w:jc w:val="both"/>
        <w:rPr>
          <w:rFonts w:ascii="Arial" w:hAnsi="Arial" w:cs="Arial"/>
          <w:b/>
          <w:sz w:val="24"/>
          <w:szCs w:val="24"/>
        </w:rPr>
      </w:pPr>
      <w:r w:rsidRPr="008633B3">
        <w:rPr>
          <w:rFonts w:ascii="Arial" w:hAnsi="Arial" w:cs="Arial"/>
          <w:b/>
          <w:sz w:val="24"/>
          <w:szCs w:val="24"/>
        </w:rPr>
        <w:lastRenderedPageBreak/>
        <w:t>Annexure # 3.3 Existing SAP Licenses</w:t>
      </w:r>
    </w:p>
    <w:tbl>
      <w:tblPr>
        <w:tblW w:w="10765" w:type="dxa"/>
        <w:tblInd w:w="108" w:type="dxa"/>
        <w:tblLook w:val="04A0" w:firstRow="1" w:lastRow="0" w:firstColumn="1" w:lastColumn="0" w:noHBand="0" w:noVBand="1"/>
      </w:tblPr>
      <w:tblGrid>
        <w:gridCol w:w="742"/>
        <w:gridCol w:w="3119"/>
        <w:gridCol w:w="2943"/>
        <w:gridCol w:w="1563"/>
        <w:gridCol w:w="2398"/>
      </w:tblGrid>
      <w:tr w:rsidR="006A2303" w:rsidRPr="006A2303" w:rsidTr="006A2303">
        <w:trPr>
          <w:trHeight w:val="30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8A40EA" w:rsidRPr="006A2303" w:rsidRDefault="008A40EA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bookmarkStart w:id="5" w:name="RANGE!A1:E23"/>
            <w:r w:rsidRPr="006A2303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Sl.</w:t>
            </w:r>
            <w:r w:rsidR="00595DCC" w:rsidRPr="006A2303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 xml:space="preserve"> </w:t>
            </w:r>
            <w:r w:rsidRPr="006A2303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No.</w:t>
            </w:r>
            <w:bookmarkEnd w:id="5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8A40EA" w:rsidRPr="006A2303" w:rsidRDefault="008A40EA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6A2303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LICENSE TYPE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8A40EA" w:rsidRPr="006A2303" w:rsidRDefault="008A40EA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6A2303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NO. OF LICENSES PURCHASED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8A40EA" w:rsidRPr="006A2303" w:rsidRDefault="008A40EA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6A2303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PURCHASE DATE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:rsidR="008A40EA" w:rsidRPr="006A2303" w:rsidRDefault="008A40EA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6A2303"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val="en-US"/>
              </w:rPr>
              <w:t>Unit</w:t>
            </w:r>
          </w:p>
        </w:tc>
      </w:tr>
      <w:tr w:rsidR="00175F4F" w:rsidRPr="00935831" w:rsidTr="00595DCC">
        <w:trPr>
          <w:trHeight w:val="300"/>
        </w:trPr>
        <w:tc>
          <w:tcPr>
            <w:tcW w:w="7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4F" w:rsidRPr="00EC697F" w:rsidRDefault="00175F4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Business Suite Professional User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100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(5 development users)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21/12/2001</w:t>
            </w:r>
          </w:p>
        </w:tc>
        <w:tc>
          <w:tcPr>
            <w:tcW w:w="2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HPEP, Hyderabad</w:t>
            </w:r>
          </w:p>
        </w:tc>
      </w:tr>
      <w:tr w:rsidR="00175F4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4F" w:rsidRPr="00EC697F" w:rsidRDefault="00175F4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Business Suite Professional User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600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(6 development users)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27/12/2007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175F4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4F" w:rsidRPr="00EC697F" w:rsidRDefault="00175F4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OPTISUITE Modules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8 Modules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14/07/2008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175F4F" w:rsidRPr="00935831" w:rsidTr="009B17A8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F4F" w:rsidRPr="00EC697F" w:rsidRDefault="00175F4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SAP Business Suite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F4F" w:rsidRPr="00EC697F" w:rsidRDefault="00175F4F" w:rsidP="000405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2012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5F4F" w:rsidRPr="00EC697F" w:rsidRDefault="00175F4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175F4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F4F" w:rsidRPr="00EC697F" w:rsidRDefault="00175F4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Development Users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F4F" w:rsidRPr="00EC697F" w:rsidRDefault="00175F4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F4F" w:rsidRPr="00EC697F" w:rsidRDefault="00175F4F" w:rsidP="000405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F4F" w:rsidRPr="00EC697F" w:rsidRDefault="00175F4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Business Suite Professional User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13/03/2001</w:t>
            </w:r>
          </w:p>
        </w:tc>
        <w:tc>
          <w:tcPr>
            <w:tcW w:w="2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58F" w:rsidRPr="00EC697F" w:rsidRDefault="005B258F" w:rsidP="008A40EA">
            <w:pPr>
              <w:spacing w:after="0" w:line="240" w:lineRule="auto"/>
              <w:ind w:right="1017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Trichy</w:t>
            </w:r>
            <w:proofErr w:type="spellEnd"/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Business Suite Professional User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22/07/2002</w:t>
            </w: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58F" w:rsidRPr="00EC697F" w:rsidRDefault="005B258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58F" w:rsidRPr="00EC697F" w:rsidRDefault="00EC697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</w:t>
            </w:r>
            <w:r w:rsidR="005B258F"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usiness Suite Professional User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8A4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10/02/2005</w:t>
            </w: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58F" w:rsidRPr="00EC697F" w:rsidRDefault="005B258F" w:rsidP="008A40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Business Suite Professional User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03/07/2006</w:t>
            </w: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Business Suite Professional User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900048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275</w:t>
            </w:r>
            <w:bookmarkStart w:id="6" w:name="_GoBack"/>
            <w:bookmarkEnd w:id="6"/>
          </w:p>
        </w:tc>
        <w:tc>
          <w:tcPr>
            <w:tcW w:w="15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09/06/2012</w:t>
            </w: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58F" w:rsidRPr="00EC697F" w:rsidRDefault="00EC697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</w:t>
            </w:r>
            <w:r w:rsidR="005B258F"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usiness Suite Development User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1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Business Suite Professional User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07/11/2012</w:t>
            </w: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Business suite professional user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EC69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</w:t>
            </w:r>
            <w:r w:rsidR="00EC697F"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4</w:t>
            </w: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/04/2014</w:t>
            </w:r>
          </w:p>
        </w:tc>
        <w:tc>
          <w:tcPr>
            <w:tcW w:w="2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HPVP, Visakhapatnam</w:t>
            </w: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Business suite developer user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EC69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</w:t>
            </w:r>
            <w:r w:rsidR="00EC697F"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4</w:t>
            </w: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/04/2014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Professional 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6/6/2003</w:t>
            </w:r>
          </w:p>
        </w:tc>
        <w:tc>
          <w:tcPr>
            <w:tcW w:w="2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EDN, Bangalore</w:t>
            </w: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Professional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21/06/2004</w:t>
            </w: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Professional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24/09/2005</w:t>
            </w: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Professional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18/02/2008</w:t>
            </w: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ESS &amp; PAYROLL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2000 + 3000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30/10/2004</w:t>
            </w: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Named User Licenses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01.09.2003</w:t>
            </w:r>
          </w:p>
        </w:tc>
        <w:tc>
          <w:tcPr>
            <w:tcW w:w="23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EPD, Bangalore</w:t>
            </w: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01.10.2012</w:t>
            </w:r>
          </w:p>
        </w:tc>
        <w:tc>
          <w:tcPr>
            <w:tcW w:w="23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Professional User (HCM)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29.06.2006</w:t>
            </w:r>
          </w:p>
        </w:tc>
        <w:tc>
          <w:tcPr>
            <w:tcW w:w="2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Corporate Office</w:t>
            </w: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Employee Self Service (ESS)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17000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29.06.2006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1456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Manager Self Service (MSS)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3000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29.06.2006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Payroll Records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43000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29.06.2006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58F" w:rsidRPr="00EC697F" w:rsidRDefault="005B258F" w:rsidP="005B2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  <w:r w:rsidRPr="00EC697F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2014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258F" w:rsidRPr="00EC697F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5B258F" w:rsidRPr="00935831" w:rsidTr="00595DCC">
        <w:trPr>
          <w:trHeight w:val="30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58F" w:rsidRPr="00935831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58F" w:rsidRPr="00935831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58F" w:rsidRPr="00935831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58F" w:rsidRPr="00935831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58F" w:rsidRPr="00935831" w:rsidRDefault="005B258F" w:rsidP="005B25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5B258F" w:rsidRPr="00935831" w:rsidTr="00595DCC">
        <w:trPr>
          <w:trHeight w:val="1545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B258F" w:rsidRPr="00EC697F" w:rsidRDefault="005B258F" w:rsidP="00EC697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/>
              </w:rPr>
            </w:pPr>
            <w:r w:rsidRPr="00EC697F">
              <w:rPr>
                <w:rFonts w:ascii="Arial" w:eastAsia="Times New Roman" w:hAnsi="Arial" w:cs="Arial"/>
                <w:i/>
                <w:color w:val="000000"/>
                <w:sz w:val="22"/>
                <w:szCs w:val="24"/>
                <w:lang w:val="en-US"/>
              </w:rPr>
              <w:t>Note:</w:t>
            </w:r>
          </w:p>
        </w:tc>
        <w:tc>
          <w:tcPr>
            <w:tcW w:w="10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58F" w:rsidRPr="00935831" w:rsidRDefault="005B258F" w:rsidP="00EC697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 xml:space="preserve">1) Licenses listed above from </w:t>
            </w:r>
            <w:proofErr w:type="spellStart"/>
            <w:r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>Sl.No</w:t>
            </w:r>
            <w:proofErr w:type="spellEnd"/>
            <w:r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 xml:space="preserve">. 1 to </w:t>
            </w:r>
            <w:proofErr w:type="spellStart"/>
            <w:r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>Sl.No</w:t>
            </w:r>
            <w:proofErr w:type="spellEnd"/>
            <w:r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 xml:space="preserve">. </w:t>
            </w:r>
            <w:r w:rsidR="00A537B6"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>5</w:t>
            </w:r>
            <w:r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 xml:space="preserve"> are covered under 1 main EULA. These Licenses were procured at different stages directly from OEM. There is appendix to main EULA for different units.</w:t>
            </w:r>
            <w:r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br/>
              <w:t xml:space="preserve">2) Licenses listed above </w:t>
            </w:r>
            <w:r w:rsidR="00A537B6"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 xml:space="preserve">at </w:t>
            </w:r>
            <w:proofErr w:type="spellStart"/>
            <w:r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>Sl.No</w:t>
            </w:r>
            <w:proofErr w:type="spellEnd"/>
            <w:r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 xml:space="preserve">. </w:t>
            </w:r>
            <w:r w:rsidR="00A537B6"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>6</w:t>
            </w:r>
            <w:r w:rsidRPr="00EC697F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4"/>
                <w:lang w:val="en-US"/>
              </w:rPr>
              <w:t xml:space="preserve"> are covered under separate EULA. These Licenses were procured directly from OEM. </w:t>
            </w:r>
          </w:p>
        </w:tc>
      </w:tr>
    </w:tbl>
    <w:p w:rsidR="0091027B" w:rsidRDefault="0091027B" w:rsidP="0091027B">
      <w:pPr>
        <w:pStyle w:val="Heading3"/>
        <w:numPr>
          <w:ilvl w:val="0"/>
          <w:numId w:val="0"/>
        </w:numPr>
        <w:ind w:left="720" w:hanging="720"/>
        <w:jc w:val="both"/>
        <w:rPr>
          <w:rFonts w:ascii="Arial" w:hAnsi="Arial" w:cs="Arial"/>
          <w:b/>
          <w:sz w:val="24"/>
          <w:szCs w:val="24"/>
        </w:rPr>
      </w:pPr>
      <w:r w:rsidRPr="00101103">
        <w:rPr>
          <w:rFonts w:ascii="Arial" w:hAnsi="Arial" w:cs="Arial"/>
          <w:b/>
          <w:sz w:val="24"/>
          <w:szCs w:val="24"/>
        </w:rPr>
        <w:lastRenderedPageBreak/>
        <w:t xml:space="preserve">Annexure # 3.4 Existing Oracle </w:t>
      </w:r>
      <w:r w:rsidR="00421B9A">
        <w:rPr>
          <w:rFonts w:ascii="Arial" w:hAnsi="Arial" w:cs="Arial"/>
          <w:b/>
          <w:sz w:val="24"/>
          <w:szCs w:val="24"/>
        </w:rPr>
        <w:t>Database L</w:t>
      </w:r>
      <w:r w:rsidRPr="00101103">
        <w:rPr>
          <w:rFonts w:ascii="Arial" w:hAnsi="Arial" w:cs="Arial"/>
          <w:b/>
          <w:sz w:val="24"/>
          <w:szCs w:val="24"/>
        </w:rPr>
        <w:t>icenses</w:t>
      </w:r>
    </w:p>
    <w:p w:rsidR="0027390C" w:rsidRDefault="00421B9A" w:rsidP="008633B3">
      <w:pPr>
        <w:pStyle w:val="BodyText"/>
        <w:jc w:val="both"/>
        <w:rPr>
          <w:rFonts w:ascii="Arial" w:hAnsi="Arial" w:cs="Arial"/>
          <w:sz w:val="22"/>
        </w:rPr>
      </w:pPr>
      <w:r w:rsidRPr="00421B9A">
        <w:rPr>
          <w:rFonts w:ascii="Arial" w:hAnsi="Arial" w:cs="Arial"/>
          <w:sz w:val="22"/>
        </w:rPr>
        <w:t>Following is Owner’s</w:t>
      </w:r>
      <w:r>
        <w:rPr>
          <w:rFonts w:ascii="Arial" w:hAnsi="Arial" w:cs="Arial"/>
          <w:sz w:val="22"/>
        </w:rPr>
        <w:t xml:space="preserve"> existing inventory of Oracle Database licenses which are under ATS (Annual Technical Support):</w:t>
      </w:r>
    </w:p>
    <w:tbl>
      <w:tblPr>
        <w:tblW w:w="10635" w:type="dxa"/>
        <w:tblInd w:w="93" w:type="dxa"/>
        <w:tblLook w:val="04A0" w:firstRow="1" w:lastRow="0" w:firstColumn="1" w:lastColumn="0" w:noHBand="0" w:noVBand="1"/>
      </w:tblPr>
      <w:tblGrid>
        <w:gridCol w:w="5920"/>
        <w:gridCol w:w="4715"/>
      </w:tblGrid>
      <w:tr w:rsidR="00421B9A" w:rsidRPr="00421B9A" w:rsidTr="008633B3">
        <w:trPr>
          <w:trHeight w:val="25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1B9A" w:rsidRPr="008633B3" w:rsidRDefault="00421B9A" w:rsidP="00421B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</w:pPr>
            <w:r w:rsidRPr="008633B3"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  <w:t>License Metric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1B9A" w:rsidRPr="008633B3" w:rsidRDefault="00421B9A" w:rsidP="00863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</w:pPr>
            <w:r w:rsidRPr="008633B3"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  <w:t>Q</w:t>
            </w:r>
            <w:r w:rsidR="008633B3">
              <w:rPr>
                <w:rFonts w:ascii="Arial" w:eastAsia="Times New Roman" w:hAnsi="Arial" w:cs="Arial"/>
                <w:b/>
                <w:bCs/>
                <w:sz w:val="22"/>
                <w:lang w:val="en-US"/>
              </w:rPr>
              <w:t>uantity</w:t>
            </w:r>
          </w:p>
        </w:tc>
      </w:tr>
      <w:tr w:rsidR="00421B9A" w:rsidRPr="00421B9A" w:rsidTr="008633B3">
        <w:trPr>
          <w:trHeight w:val="25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B9A" w:rsidRPr="008633B3" w:rsidRDefault="00421B9A" w:rsidP="00421B9A">
            <w:pPr>
              <w:spacing w:after="0" w:line="240" w:lineRule="auto"/>
              <w:rPr>
                <w:rFonts w:ascii="Arial" w:eastAsia="Times New Roman" w:hAnsi="Arial" w:cs="Arial"/>
                <w:sz w:val="22"/>
                <w:lang w:val="en-US"/>
              </w:rPr>
            </w:pPr>
            <w:r w:rsidRPr="008633B3">
              <w:rPr>
                <w:rFonts w:ascii="Arial" w:eastAsia="Times New Roman" w:hAnsi="Arial" w:cs="Arial"/>
                <w:sz w:val="22"/>
                <w:lang w:val="en-US"/>
              </w:rPr>
              <w:t>Oracle Database Enterprise Edition - Processor Perpetual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B9A" w:rsidRPr="008633B3" w:rsidRDefault="00421B9A" w:rsidP="00421B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lang w:val="en-US"/>
              </w:rPr>
            </w:pPr>
            <w:r w:rsidRPr="008633B3">
              <w:rPr>
                <w:rFonts w:ascii="Arial" w:eastAsia="Times New Roman" w:hAnsi="Arial" w:cs="Arial"/>
                <w:sz w:val="22"/>
                <w:lang w:val="en-US"/>
              </w:rPr>
              <w:t>52</w:t>
            </w:r>
          </w:p>
        </w:tc>
      </w:tr>
      <w:tr w:rsidR="00421B9A" w:rsidRPr="00421B9A" w:rsidTr="008633B3">
        <w:trPr>
          <w:trHeight w:val="255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B9A" w:rsidRPr="008633B3" w:rsidRDefault="00421B9A" w:rsidP="00421B9A">
            <w:pPr>
              <w:spacing w:after="0" w:line="240" w:lineRule="auto"/>
              <w:rPr>
                <w:rFonts w:ascii="Arial" w:eastAsia="Times New Roman" w:hAnsi="Arial" w:cs="Arial"/>
                <w:sz w:val="22"/>
                <w:lang w:val="en-US"/>
              </w:rPr>
            </w:pPr>
            <w:r w:rsidRPr="008633B3">
              <w:rPr>
                <w:rFonts w:ascii="Arial" w:eastAsia="Times New Roman" w:hAnsi="Arial" w:cs="Arial"/>
                <w:sz w:val="22"/>
                <w:lang w:val="en-US"/>
              </w:rPr>
              <w:t>Oracle Database Enterprise Edition - Named User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B9A" w:rsidRPr="008633B3" w:rsidRDefault="00421B9A" w:rsidP="00421B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2"/>
                <w:lang w:val="en-US"/>
              </w:rPr>
            </w:pPr>
            <w:r w:rsidRPr="008633B3">
              <w:rPr>
                <w:rFonts w:ascii="Arial" w:eastAsia="Times New Roman" w:hAnsi="Arial" w:cs="Arial"/>
                <w:sz w:val="22"/>
                <w:lang w:val="en-US"/>
              </w:rPr>
              <w:t>553</w:t>
            </w:r>
          </w:p>
        </w:tc>
      </w:tr>
    </w:tbl>
    <w:p w:rsidR="00421B9A" w:rsidRPr="00421B9A" w:rsidRDefault="00421B9A" w:rsidP="008633B3">
      <w:pPr>
        <w:pStyle w:val="BodyText"/>
        <w:rPr>
          <w:rFonts w:ascii="Arial" w:hAnsi="Arial" w:cs="Arial"/>
          <w:sz w:val="22"/>
        </w:rPr>
      </w:pPr>
    </w:p>
    <w:sectPr w:rsidR="00421B9A" w:rsidRPr="00421B9A" w:rsidSect="00E443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74" w:right="1021" w:bottom="1474" w:left="102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B62" w:rsidRDefault="00F57B62">
      <w:pPr>
        <w:spacing w:after="0" w:line="240" w:lineRule="auto"/>
      </w:pPr>
      <w:r>
        <w:separator/>
      </w:r>
    </w:p>
  </w:endnote>
  <w:endnote w:type="continuationSeparator" w:id="0">
    <w:p w:rsidR="00F57B62" w:rsidRDefault="00F57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E65" w:rsidRDefault="005F3E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E65" w:rsidRDefault="005F3E6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E65" w:rsidRDefault="005F3E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B62" w:rsidRDefault="00F57B62">
      <w:pPr>
        <w:spacing w:after="0" w:line="240" w:lineRule="auto"/>
      </w:pPr>
      <w:r>
        <w:separator/>
      </w:r>
    </w:p>
  </w:footnote>
  <w:footnote w:type="continuationSeparator" w:id="0">
    <w:p w:rsidR="00F57B62" w:rsidRDefault="00F57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E65" w:rsidRDefault="005F3E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E65" w:rsidRDefault="005F3E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E65" w:rsidRDefault="005F3E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A4CDA"/>
    <w:multiLevelType w:val="hybridMultilevel"/>
    <w:tmpl w:val="F5125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C2785"/>
    <w:multiLevelType w:val="hybridMultilevel"/>
    <w:tmpl w:val="38F224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02F13"/>
    <w:multiLevelType w:val="hybridMultilevel"/>
    <w:tmpl w:val="38F224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>
    <w:nsid w:val="0B863331"/>
    <w:multiLevelType w:val="multilevel"/>
    <w:tmpl w:val="163E8826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03"/>
        </w:tabs>
        <w:ind w:left="5103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0"/>
        </w:tabs>
        <w:ind w:left="5670" w:hanging="567"/>
      </w:pPr>
      <w:rPr>
        <w:rFonts w:hint="default"/>
      </w:rPr>
    </w:lvl>
  </w:abstractNum>
  <w:abstractNum w:abstractNumId="5">
    <w:nsid w:val="0BDE6E2A"/>
    <w:multiLevelType w:val="hybridMultilevel"/>
    <w:tmpl w:val="3C96CD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EE05967"/>
    <w:multiLevelType w:val="hybridMultilevel"/>
    <w:tmpl w:val="9A9606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E30589"/>
    <w:multiLevelType w:val="hybridMultilevel"/>
    <w:tmpl w:val="22187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6849C4"/>
    <w:multiLevelType w:val="multilevel"/>
    <w:tmpl w:val="CD4C98AE"/>
    <w:name w:val="PwCListBullets12"/>
    <w:numStyleLink w:val="PwCListBullets1"/>
  </w:abstractNum>
  <w:abstractNum w:abstractNumId="9">
    <w:nsid w:val="1A1604CF"/>
    <w:multiLevelType w:val="hybridMultilevel"/>
    <w:tmpl w:val="9A9606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D0126"/>
    <w:multiLevelType w:val="hybridMultilevel"/>
    <w:tmpl w:val="5C7A4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450F1"/>
    <w:multiLevelType w:val="hybridMultilevel"/>
    <w:tmpl w:val="E676D672"/>
    <w:lvl w:ilvl="0" w:tplc="6694CB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36E8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C44FA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3EA77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BCF0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4AA1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4C75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E4CA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89EC3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1F9973B0"/>
    <w:multiLevelType w:val="hybridMultilevel"/>
    <w:tmpl w:val="E3945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1D0B"/>
    <w:multiLevelType w:val="hybridMultilevel"/>
    <w:tmpl w:val="D0C4A5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52E0367"/>
    <w:multiLevelType w:val="hybridMultilevel"/>
    <w:tmpl w:val="F5125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D6115"/>
    <w:multiLevelType w:val="hybridMultilevel"/>
    <w:tmpl w:val="5D26D6A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905486"/>
    <w:multiLevelType w:val="multilevel"/>
    <w:tmpl w:val="CD4C98AE"/>
    <w:numStyleLink w:val="PwCListBullets1"/>
  </w:abstractNum>
  <w:abstractNum w:abstractNumId="18">
    <w:nsid w:val="2AAE0ECD"/>
    <w:multiLevelType w:val="hybridMultilevel"/>
    <w:tmpl w:val="D4D6CB0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AFB2778"/>
    <w:multiLevelType w:val="hybridMultilevel"/>
    <w:tmpl w:val="D50CE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FD678F"/>
    <w:multiLevelType w:val="hybridMultilevel"/>
    <w:tmpl w:val="2AF07C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05154E"/>
    <w:multiLevelType w:val="hybridMultilevel"/>
    <w:tmpl w:val="38F224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B96BF9"/>
    <w:multiLevelType w:val="hybridMultilevel"/>
    <w:tmpl w:val="D9E84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0210A4"/>
    <w:multiLevelType w:val="multilevel"/>
    <w:tmpl w:val="248088A8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03"/>
        </w:tabs>
        <w:ind w:left="5103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0"/>
        </w:tabs>
        <w:ind w:left="5670" w:hanging="567"/>
      </w:pPr>
      <w:rPr>
        <w:rFonts w:hint="default"/>
      </w:rPr>
    </w:lvl>
  </w:abstractNum>
  <w:abstractNum w:abstractNumId="24">
    <w:nsid w:val="342E7A75"/>
    <w:multiLevelType w:val="hybridMultilevel"/>
    <w:tmpl w:val="9A9606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710CC6"/>
    <w:multiLevelType w:val="hybridMultilevel"/>
    <w:tmpl w:val="94BA229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F62E36"/>
    <w:multiLevelType w:val="hybridMultilevel"/>
    <w:tmpl w:val="19CC1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370386"/>
    <w:multiLevelType w:val="hybridMultilevel"/>
    <w:tmpl w:val="9A9606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6516F6"/>
    <w:multiLevelType w:val="hybridMultilevel"/>
    <w:tmpl w:val="2B2EC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A57486E"/>
    <w:multiLevelType w:val="multilevel"/>
    <w:tmpl w:val="EE3860A0"/>
    <w:name w:val="PwCListNumbers13"/>
    <w:numStyleLink w:val="PwCListNumbers1"/>
  </w:abstractNum>
  <w:abstractNum w:abstractNumId="30">
    <w:nsid w:val="3BDB0828"/>
    <w:multiLevelType w:val="hybridMultilevel"/>
    <w:tmpl w:val="2B3AC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EE63E4"/>
    <w:multiLevelType w:val="hybridMultilevel"/>
    <w:tmpl w:val="CEBA4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D743DA7"/>
    <w:multiLevelType w:val="hybridMultilevel"/>
    <w:tmpl w:val="C75A4A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FE443B3"/>
    <w:multiLevelType w:val="hybridMultilevel"/>
    <w:tmpl w:val="D7624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D3E21"/>
    <w:multiLevelType w:val="hybridMultilevel"/>
    <w:tmpl w:val="7CF42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7124B20"/>
    <w:multiLevelType w:val="hybridMultilevel"/>
    <w:tmpl w:val="9A9606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4448CE"/>
    <w:multiLevelType w:val="hybridMultilevel"/>
    <w:tmpl w:val="94DC6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AA305F9"/>
    <w:multiLevelType w:val="hybridMultilevel"/>
    <w:tmpl w:val="AE881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0547466"/>
    <w:multiLevelType w:val="hybridMultilevel"/>
    <w:tmpl w:val="B298E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1CD7E89"/>
    <w:multiLevelType w:val="hybridMultilevel"/>
    <w:tmpl w:val="56DEEC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54C1E7F"/>
    <w:multiLevelType w:val="hybridMultilevel"/>
    <w:tmpl w:val="5A4A26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AF778AC"/>
    <w:multiLevelType w:val="hybridMultilevel"/>
    <w:tmpl w:val="880A7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E7578CE"/>
    <w:multiLevelType w:val="hybridMultilevel"/>
    <w:tmpl w:val="9D4C0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2621B6E"/>
    <w:multiLevelType w:val="hybridMultilevel"/>
    <w:tmpl w:val="FC247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C6736A"/>
    <w:multiLevelType w:val="multilevel"/>
    <w:tmpl w:val="EBA6DC2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>
    <w:nsid w:val="6B9034D6"/>
    <w:multiLevelType w:val="hybridMultilevel"/>
    <w:tmpl w:val="65943B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F94909"/>
    <w:multiLevelType w:val="hybridMultilevel"/>
    <w:tmpl w:val="402C59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◦"/>
      <w:lvlJc w:val="left"/>
      <w:pPr>
        <w:tabs>
          <w:tab w:val="num" w:pos="1701"/>
        </w:tabs>
        <w:ind w:left="1701" w:hanging="567"/>
      </w:pPr>
      <w:rPr>
        <w:rFonts w:ascii="Georgia" w:hAnsi="Georgia" w:hint="default"/>
        <w:b/>
      </w:rPr>
    </w:lvl>
    <w:lvl w:ilvl="3">
      <w:start w:val="1"/>
      <w:numFmt w:val="bullet"/>
      <w:pStyle w:val="ListBullet4"/>
      <w:lvlText w:val="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~"/>
      <w:lvlJc w:val="left"/>
      <w:pPr>
        <w:tabs>
          <w:tab w:val="num" w:pos="2835"/>
        </w:tabs>
        <w:ind w:left="2835" w:hanging="567"/>
      </w:pPr>
      <w:rPr>
        <w:rFonts w:ascii="Georgia" w:hAnsi="Georgia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8">
    <w:nsid w:val="72F4395F"/>
    <w:multiLevelType w:val="hybridMultilevel"/>
    <w:tmpl w:val="D74C0CFE"/>
    <w:lvl w:ilvl="0" w:tplc="B29EF700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9406F02"/>
    <w:multiLevelType w:val="hybridMultilevel"/>
    <w:tmpl w:val="D4C4EF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DAC78C2"/>
    <w:multiLevelType w:val="hybridMultilevel"/>
    <w:tmpl w:val="0DF269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3"/>
  </w:num>
  <w:num w:numId="3">
    <w:abstractNumId w:val="29"/>
    <w:lvlOverride w:ilvl="0">
      <w:lvl w:ilvl="0">
        <w:start w:val="1"/>
        <w:numFmt w:val="decimal"/>
        <w:pStyle w:val="ListNumber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lowerLetter"/>
        <w:pStyle w:val="ListNumber2"/>
        <w:lvlText w:val="%2."/>
        <w:lvlJc w:val="left"/>
        <w:pPr>
          <w:tabs>
            <w:tab w:val="num" w:pos="1134"/>
          </w:tabs>
          <w:ind w:left="1134" w:hanging="567"/>
        </w:pPr>
        <w:rPr>
          <w:rFonts w:hint="default"/>
        </w:rPr>
      </w:lvl>
    </w:lvlOverride>
    <w:lvlOverride w:ilvl="2">
      <w:lvl w:ilvl="2">
        <w:start w:val="1"/>
        <w:numFmt w:val="lowerRoman"/>
        <w:pStyle w:val="ListNumber3"/>
        <w:lvlText w:val="%3.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ListNumber4"/>
        <w:lvlText w:val="%4."/>
        <w:lvlJc w:val="left"/>
        <w:pPr>
          <w:tabs>
            <w:tab w:val="num" w:pos="2268"/>
          </w:tabs>
          <w:ind w:left="2268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ListNumber5"/>
        <w:lvlText w:val="%5."/>
        <w:lvlJc w:val="left"/>
        <w:pPr>
          <w:tabs>
            <w:tab w:val="num" w:pos="2835"/>
          </w:tabs>
          <w:ind w:left="2835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left"/>
        <w:pPr>
          <w:tabs>
            <w:tab w:val="num" w:pos="3402"/>
          </w:tabs>
          <w:ind w:left="3402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36"/>
          </w:tabs>
          <w:ind w:left="4536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567"/>
        </w:pPr>
        <w:rPr>
          <w:rFonts w:hint="default"/>
        </w:rPr>
      </w:lvl>
    </w:lvlOverride>
  </w:num>
  <w:num w:numId="4">
    <w:abstractNumId w:val="17"/>
  </w:num>
  <w:num w:numId="5">
    <w:abstractNumId w:val="44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0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</w:num>
  <w:num w:numId="12">
    <w:abstractNumId w:val="40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9"/>
  </w:num>
  <w:num w:numId="20">
    <w:abstractNumId w:val="41"/>
  </w:num>
  <w:num w:numId="21">
    <w:abstractNumId w:val="32"/>
  </w:num>
  <w:num w:numId="22">
    <w:abstractNumId w:val="31"/>
  </w:num>
  <w:num w:numId="23">
    <w:abstractNumId w:val="46"/>
  </w:num>
  <w:num w:numId="24">
    <w:abstractNumId w:val="37"/>
  </w:num>
  <w:num w:numId="25">
    <w:abstractNumId w:val="28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2"/>
  </w:num>
  <w:num w:numId="33">
    <w:abstractNumId w:val="4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42"/>
  </w:num>
  <w:num w:numId="41">
    <w:abstractNumId w:val="36"/>
  </w:num>
  <w:num w:numId="42">
    <w:abstractNumId w:val="33"/>
  </w:num>
  <w:num w:numId="43">
    <w:abstractNumId w:val="38"/>
  </w:num>
  <w:num w:numId="44">
    <w:abstractNumId w:val="5"/>
  </w:num>
  <w:num w:numId="45">
    <w:abstractNumId w:val="39"/>
  </w:num>
  <w:num w:numId="46">
    <w:abstractNumId w:val="11"/>
  </w:num>
  <w:num w:numId="47">
    <w:abstractNumId w:val="34"/>
  </w:num>
  <w:num w:numId="48">
    <w:abstractNumId w:val="24"/>
  </w:num>
  <w:num w:numId="49">
    <w:abstractNumId w:val="26"/>
  </w:num>
  <w:num w:numId="50">
    <w:abstractNumId w:val="9"/>
  </w:num>
  <w:num w:numId="51">
    <w:abstractNumId w:val="27"/>
  </w:num>
  <w:num w:numId="52">
    <w:abstractNumId w:val="6"/>
  </w:num>
  <w:num w:numId="53">
    <w:abstractNumId w:val="35"/>
  </w:num>
  <w:num w:numId="54">
    <w:abstractNumId w:val="21"/>
  </w:num>
  <w:num w:numId="55">
    <w:abstractNumId w:val="1"/>
  </w:num>
  <w:num w:numId="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8"/>
  </w:num>
  <w:num w:numId="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"/>
  </w:num>
  <w:num w:numId="60">
    <w:abstractNumId w:val="45"/>
  </w:num>
  <w:num w:numId="61">
    <w:abstractNumId w:val="22"/>
  </w:num>
  <w:num w:numId="62">
    <w:abstractNumId w:val="15"/>
  </w:num>
  <w:num w:numId="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0"/>
  </w:num>
  <w:num w:numId="65">
    <w:abstractNumId w:val="29"/>
    <w:lvlOverride w:ilvl="0">
      <w:startOverride w:val="1"/>
      <w:lvl w:ilvl="0">
        <w:start w:val="1"/>
        <w:numFmt w:val="decimal"/>
        <w:pStyle w:val="ListNumber"/>
        <w:lvlText w:val="%1."/>
        <w:lvlJc w:val="left"/>
      </w:lvl>
    </w:lvlOverride>
    <w:lvlOverride w:ilvl="1">
      <w:startOverride w:val="1"/>
      <w:lvl w:ilvl="1">
        <w:start w:val="1"/>
        <w:numFmt w:val="lowerLetter"/>
        <w:pStyle w:val="ListNumber2"/>
        <w:lvlText w:val="%́葠ﺘ.葞֠葠ﺘ.3葞ࡰ葠ｌ.ष葞ୀ葠ﺘ."/>
        <w:lvlJc w:val="left"/>
      </w:lvl>
    </w:lvlOverride>
    <w:lvlOverride w:ilvl="2">
      <w:startOverride w:val="1"/>
      <w:lvl w:ilvl="2">
        <w:start w:val="1"/>
        <w:numFmt w:val="lowerRoman"/>
        <w:pStyle w:val="ListNumber3"/>
        <w:lvlText w:val="%ᦁ葠ﺘ葞ː葠ﺘ.葞֠葠ﺘ.3葞ࡰ葠ｌ.ष葞ୀ葠ﺘ"/>
        <w:lvlJc w:val="left"/>
      </w:lvl>
    </w:lvlOverride>
    <w:lvlOverride w:ilvl="3">
      <w:startOverride w:val="1"/>
      <w:lvl w:ilvl="3">
        <w:start w:val="1"/>
        <w:numFmt w:val="decimal"/>
        <w:pStyle w:val="ListNumber4"/>
        <w:lvlText w:val="%ᚱ葠ﺘ葞ᥐ葠ﺘ葞ː葠ﺘ.葞֠葠ﺘ.3葞ࡰ葠ｌ.ष"/>
        <w:lvlJc w:val="left"/>
      </w:lvl>
    </w:lvlOverride>
    <w:lvlOverride w:ilvl="4">
      <w:startOverride w:val="1"/>
      <w:lvl w:ilvl="4">
        <w:start w:val="1"/>
        <w:numFmt w:val="lowerLetter"/>
        <w:pStyle w:val="ListNumber5"/>
        <w:lvlText w:val="%Ꮱ葠ﺘ葞 葠ﺘ葞ᥐ葠ﺘ葞ː葠ﺘ.葞֠葠ﺘ.3葞ࡰ葠ｌ"/>
        <w:lvlJc w:val="left"/>
      </w:lvl>
    </w:lvlOverride>
    <w:lvlOverride w:ilvl="5">
      <w:startOverride w:val="1"/>
      <w:lvl w:ilvl="5">
        <w:start w:val="1"/>
        <w:numFmt w:val="lowerRoman"/>
        <w:lvlText w:val="%ᄑ葠ﺘ葞Ꮀ葠ﺘ葞 葠ﺘ葞ᥐ葠ﺘ葞ː葠ﺘ.葞֠葠ﺘ.3"/>
        <w:lvlJc w:val="left"/>
      </w:lvl>
    </w:lvlOverride>
    <w:lvlOverride w:ilvl="6">
      <w:startOverride w:val="1"/>
      <w:lvl w:ilvl="6">
        <w:start w:val="1"/>
        <w:numFmt w:val="decimal"/>
        <w:lvlText w:val="%แ葠ﺘ葞რ葠ﺘ葞Ꮀ葠ﺘ葞 葠ﺘ葞ᥐ葠ﺘ葞ː葠ﺘ.葞֠葠ﺘ"/>
        <w:lvlJc w:val="left"/>
      </w:lvl>
    </w:lvlOverride>
    <w:lvlOverride w:ilvl="7">
      <w:startOverride w:val="1"/>
      <w:lvl w:ilvl="7">
        <w:start w:val="1"/>
        <w:numFmt w:val="lowerLetter"/>
        <w:lvlText w:val="%ୱ葠ﺘ葞ฐ葠ﺘ葞რ葠ﺘ葞Ꮀ葠ﺘ葞 葠ﺘ葞ᥐ葠ﺘ葞ː葠ﺘ."/>
        <w:lvlJc w:val="left"/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ࢡ葠ﺘ葞ୀ葠ﺘ葞ฐ葠ﺘ葞რ葠ﺘ葞Ꮀ葠ﺘ葞 葠ﺘ葞ᥐ葠ﺘ葞ː葠"/>
        <w:lvlJc w:val="left"/>
        <w:rPr>
          <w:rFonts w:hint="default"/>
        </w:rPr>
      </w:lvl>
    </w:lvlOverride>
  </w:num>
  <w:num w:numId="66">
    <w:abstractNumId w:val="29"/>
    <w:lvlOverride w:ilvl="0">
      <w:startOverride w:val="1"/>
      <w:lvl w:ilvl="0">
        <w:start w:val="1"/>
        <w:numFmt w:val="decimal"/>
        <w:pStyle w:val="ListNumber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lowerLetter"/>
        <w:pStyle w:val="ListNumber2"/>
        <w:lvlText w:val="%2."/>
        <w:lvlJc w:val="left"/>
        <w:pPr>
          <w:tabs>
            <w:tab w:val="num" w:pos="1134"/>
          </w:tabs>
          <w:ind w:left="1134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ListNumber3"/>
        <w:lvlText w:val="%3.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ListNumber4"/>
        <w:lvlText w:val="%4."/>
        <w:lvlJc w:val="left"/>
        <w:pPr>
          <w:tabs>
            <w:tab w:val="num" w:pos="2268"/>
          </w:tabs>
          <w:ind w:left="2268" w:hanging="567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pStyle w:val="ListNumber5"/>
        <w:lvlText w:val="%5."/>
        <w:lvlJc w:val="left"/>
        <w:pPr>
          <w:tabs>
            <w:tab w:val="num" w:pos="2835"/>
          </w:tabs>
          <w:ind w:left="2835" w:hanging="567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%6."/>
        <w:lvlJc w:val="left"/>
        <w:pPr>
          <w:tabs>
            <w:tab w:val="num" w:pos="3402"/>
          </w:tabs>
          <w:ind w:left="3402" w:hanging="56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567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4536"/>
          </w:tabs>
          <w:ind w:left="4536" w:hanging="567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567"/>
        </w:pPr>
        <w:rPr>
          <w:rFonts w:hint="default"/>
        </w:rPr>
      </w:lvl>
    </w:lvlOverride>
  </w:num>
  <w:num w:numId="67">
    <w:abstractNumId w:val="29"/>
    <w:lvlOverride w:ilvl="0">
      <w:startOverride w:val="1"/>
      <w:lvl w:ilvl="0">
        <w:start w:val="1"/>
        <w:numFmt w:val="decimal"/>
        <w:pStyle w:val="ListNumber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lowerLetter"/>
        <w:pStyle w:val="ListNumber2"/>
        <w:lvlText w:val="%2."/>
        <w:lvlJc w:val="left"/>
        <w:pPr>
          <w:tabs>
            <w:tab w:val="num" w:pos="1134"/>
          </w:tabs>
          <w:ind w:left="1134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ListNumber3"/>
        <w:lvlText w:val="%3.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ListNumber4"/>
        <w:lvlText w:val="%4."/>
        <w:lvlJc w:val="left"/>
        <w:pPr>
          <w:tabs>
            <w:tab w:val="num" w:pos="2268"/>
          </w:tabs>
          <w:ind w:left="2268" w:hanging="567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pStyle w:val="ListNumber5"/>
        <w:lvlText w:val="%5."/>
        <w:lvlJc w:val="left"/>
        <w:pPr>
          <w:tabs>
            <w:tab w:val="num" w:pos="2835"/>
          </w:tabs>
          <w:ind w:left="2835" w:hanging="567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%6."/>
        <w:lvlJc w:val="left"/>
        <w:pPr>
          <w:tabs>
            <w:tab w:val="num" w:pos="3402"/>
          </w:tabs>
          <w:ind w:left="3402" w:hanging="56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567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4536"/>
          </w:tabs>
          <w:ind w:left="4536" w:hanging="567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567"/>
        </w:pPr>
        <w:rPr>
          <w:rFonts w:hint="default"/>
        </w:rPr>
      </w:lvl>
    </w:lvlOverride>
  </w:num>
  <w:num w:numId="68">
    <w:abstractNumId w:val="29"/>
    <w:lvlOverride w:ilvl="0">
      <w:startOverride w:val="1"/>
      <w:lvl w:ilvl="0">
        <w:start w:val="1"/>
        <w:numFmt w:val="decimal"/>
        <w:pStyle w:val="ListNumber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lowerLetter"/>
        <w:pStyle w:val="ListNumber2"/>
        <w:lvlText w:val="%2."/>
        <w:lvlJc w:val="left"/>
        <w:pPr>
          <w:tabs>
            <w:tab w:val="num" w:pos="1134"/>
          </w:tabs>
          <w:ind w:left="1134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ListNumber3"/>
        <w:lvlText w:val="%3.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ListNumber4"/>
        <w:lvlText w:val="%4."/>
        <w:lvlJc w:val="left"/>
        <w:pPr>
          <w:tabs>
            <w:tab w:val="num" w:pos="2268"/>
          </w:tabs>
          <w:ind w:left="2268" w:hanging="567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pStyle w:val="ListNumber5"/>
        <w:lvlText w:val="%5."/>
        <w:lvlJc w:val="left"/>
        <w:pPr>
          <w:tabs>
            <w:tab w:val="num" w:pos="2835"/>
          </w:tabs>
          <w:ind w:left="2835" w:hanging="567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%6."/>
        <w:lvlJc w:val="left"/>
        <w:pPr>
          <w:tabs>
            <w:tab w:val="num" w:pos="3402"/>
          </w:tabs>
          <w:ind w:left="3402" w:hanging="56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567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4536"/>
          </w:tabs>
          <w:ind w:left="4536" w:hanging="567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567"/>
        </w:pPr>
        <w:rPr>
          <w:rFonts w:hint="default"/>
        </w:rPr>
      </w:lvl>
    </w:lvlOverride>
  </w:num>
  <w:num w:numId="6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9"/>
  </w:num>
  <w:num w:numId="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9"/>
    <w:lvlOverride w:ilvl="0">
      <w:startOverride w:val="1"/>
      <w:lvl w:ilvl="0">
        <w:start w:val="1"/>
        <w:numFmt w:val="decimal"/>
        <w:pStyle w:val="ListNumber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lowerLetter"/>
        <w:pStyle w:val="ListNumber2"/>
        <w:lvlText w:val="%2."/>
        <w:lvlJc w:val="left"/>
        <w:pPr>
          <w:tabs>
            <w:tab w:val="num" w:pos="1134"/>
          </w:tabs>
          <w:ind w:left="1134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ListNumber3"/>
        <w:lvlText w:val="%3.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ListNumber4"/>
        <w:lvlText w:val="%4."/>
        <w:lvlJc w:val="left"/>
        <w:pPr>
          <w:tabs>
            <w:tab w:val="num" w:pos="2268"/>
          </w:tabs>
          <w:ind w:left="2268" w:hanging="567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pStyle w:val="ListNumber5"/>
        <w:lvlText w:val="%5."/>
        <w:lvlJc w:val="left"/>
        <w:pPr>
          <w:tabs>
            <w:tab w:val="num" w:pos="2835"/>
          </w:tabs>
          <w:ind w:left="2835" w:hanging="567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%6."/>
        <w:lvlJc w:val="left"/>
        <w:pPr>
          <w:tabs>
            <w:tab w:val="num" w:pos="3402"/>
          </w:tabs>
          <w:ind w:left="3402" w:hanging="56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567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4536"/>
          </w:tabs>
          <w:ind w:left="4536" w:hanging="567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567"/>
        </w:pPr>
        <w:rPr>
          <w:rFonts w:hint="default"/>
        </w:rPr>
      </w:lvl>
    </w:lvlOverride>
  </w:num>
  <w:num w:numId="7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43"/>
  </w:num>
  <w:num w:numId="77">
    <w:abstractNumId w:val="20"/>
  </w:num>
  <w:num w:numId="78">
    <w:abstractNumId w:val="30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20"/>
  <w:drawingGridHorizontalSpacing w:val="100"/>
  <w:drawingGridVerticalSpacing w:val="873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AEA"/>
    <w:rsid w:val="0000063D"/>
    <w:rsid w:val="000009A3"/>
    <w:rsid w:val="00003C59"/>
    <w:rsid w:val="00005820"/>
    <w:rsid w:val="0000628D"/>
    <w:rsid w:val="00007D5C"/>
    <w:rsid w:val="000102AA"/>
    <w:rsid w:val="0001053E"/>
    <w:rsid w:val="0001088E"/>
    <w:rsid w:val="00012386"/>
    <w:rsid w:val="00012F65"/>
    <w:rsid w:val="000136BA"/>
    <w:rsid w:val="0001452B"/>
    <w:rsid w:val="00015517"/>
    <w:rsid w:val="00017EF9"/>
    <w:rsid w:val="0002018C"/>
    <w:rsid w:val="000206F1"/>
    <w:rsid w:val="00020E2E"/>
    <w:rsid w:val="00020E3E"/>
    <w:rsid w:val="00020EA1"/>
    <w:rsid w:val="000211E8"/>
    <w:rsid w:val="000213E8"/>
    <w:rsid w:val="000229EC"/>
    <w:rsid w:val="00022CEF"/>
    <w:rsid w:val="00023F1F"/>
    <w:rsid w:val="00024D02"/>
    <w:rsid w:val="00024D64"/>
    <w:rsid w:val="00026E84"/>
    <w:rsid w:val="00030981"/>
    <w:rsid w:val="00033040"/>
    <w:rsid w:val="00033B93"/>
    <w:rsid w:val="0003400E"/>
    <w:rsid w:val="000347B6"/>
    <w:rsid w:val="00034A57"/>
    <w:rsid w:val="00034B29"/>
    <w:rsid w:val="00034D3E"/>
    <w:rsid w:val="00035DB6"/>
    <w:rsid w:val="00040531"/>
    <w:rsid w:val="00040546"/>
    <w:rsid w:val="000431DB"/>
    <w:rsid w:val="00043908"/>
    <w:rsid w:val="00044E50"/>
    <w:rsid w:val="0005306D"/>
    <w:rsid w:val="000533DA"/>
    <w:rsid w:val="0005416D"/>
    <w:rsid w:val="00054287"/>
    <w:rsid w:val="00054CF9"/>
    <w:rsid w:val="00055C23"/>
    <w:rsid w:val="00057F7F"/>
    <w:rsid w:val="0006084A"/>
    <w:rsid w:val="0006095C"/>
    <w:rsid w:val="00062C1A"/>
    <w:rsid w:val="000631D1"/>
    <w:rsid w:val="00064610"/>
    <w:rsid w:val="00064BAF"/>
    <w:rsid w:val="00066931"/>
    <w:rsid w:val="000677C8"/>
    <w:rsid w:val="00067917"/>
    <w:rsid w:val="00070837"/>
    <w:rsid w:val="00070B08"/>
    <w:rsid w:val="0007340A"/>
    <w:rsid w:val="00074C97"/>
    <w:rsid w:val="00075BB9"/>
    <w:rsid w:val="00077D0A"/>
    <w:rsid w:val="000822D8"/>
    <w:rsid w:val="00082DDE"/>
    <w:rsid w:val="00082ED8"/>
    <w:rsid w:val="000839EA"/>
    <w:rsid w:val="00084FF0"/>
    <w:rsid w:val="000900A3"/>
    <w:rsid w:val="000905D7"/>
    <w:rsid w:val="00090948"/>
    <w:rsid w:val="000914FF"/>
    <w:rsid w:val="0009192A"/>
    <w:rsid w:val="00091BE2"/>
    <w:rsid w:val="000937B3"/>
    <w:rsid w:val="00095066"/>
    <w:rsid w:val="00095142"/>
    <w:rsid w:val="00095785"/>
    <w:rsid w:val="000964DB"/>
    <w:rsid w:val="00097F9C"/>
    <w:rsid w:val="000A1B92"/>
    <w:rsid w:val="000A2ED2"/>
    <w:rsid w:val="000A50F4"/>
    <w:rsid w:val="000A5A2D"/>
    <w:rsid w:val="000A7DAD"/>
    <w:rsid w:val="000A7F59"/>
    <w:rsid w:val="000B02B2"/>
    <w:rsid w:val="000B04C3"/>
    <w:rsid w:val="000B1AB1"/>
    <w:rsid w:val="000B2776"/>
    <w:rsid w:val="000B2EF8"/>
    <w:rsid w:val="000B36CE"/>
    <w:rsid w:val="000B373F"/>
    <w:rsid w:val="000B42BA"/>
    <w:rsid w:val="000B4D9A"/>
    <w:rsid w:val="000B5CE9"/>
    <w:rsid w:val="000B6DB0"/>
    <w:rsid w:val="000B7079"/>
    <w:rsid w:val="000B72E4"/>
    <w:rsid w:val="000C0A1A"/>
    <w:rsid w:val="000C0EF7"/>
    <w:rsid w:val="000C1BF2"/>
    <w:rsid w:val="000C339B"/>
    <w:rsid w:val="000C3AF6"/>
    <w:rsid w:val="000C3DDD"/>
    <w:rsid w:val="000C3EDB"/>
    <w:rsid w:val="000C494B"/>
    <w:rsid w:val="000C5421"/>
    <w:rsid w:val="000C5517"/>
    <w:rsid w:val="000C6B7B"/>
    <w:rsid w:val="000D08CA"/>
    <w:rsid w:val="000D1421"/>
    <w:rsid w:val="000D2C09"/>
    <w:rsid w:val="000D34DC"/>
    <w:rsid w:val="000D4004"/>
    <w:rsid w:val="000D5828"/>
    <w:rsid w:val="000D63A0"/>
    <w:rsid w:val="000D6CA6"/>
    <w:rsid w:val="000E000E"/>
    <w:rsid w:val="000E0A7D"/>
    <w:rsid w:val="000E1342"/>
    <w:rsid w:val="000E1704"/>
    <w:rsid w:val="000E1747"/>
    <w:rsid w:val="000E17AD"/>
    <w:rsid w:val="000E1A17"/>
    <w:rsid w:val="000E2D78"/>
    <w:rsid w:val="000E3D51"/>
    <w:rsid w:val="000E48C4"/>
    <w:rsid w:val="000E4B84"/>
    <w:rsid w:val="000E5C17"/>
    <w:rsid w:val="000E5D90"/>
    <w:rsid w:val="000E747F"/>
    <w:rsid w:val="000E788C"/>
    <w:rsid w:val="000F0FA6"/>
    <w:rsid w:val="000F115D"/>
    <w:rsid w:val="000F1B22"/>
    <w:rsid w:val="000F294B"/>
    <w:rsid w:val="000F2F0C"/>
    <w:rsid w:val="000F327E"/>
    <w:rsid w:val="000F5392"/>
    <w:rsid w:val="000F5E64"/>
    <w:rsid w:val="000F69F6"/>
    <w:rsid w:val="000F7F09"/>
    <w:rsid w:val="00100399"/>
    <w:rsid w:val="00100673"/>
    <w:rsid w:val="001009FA"/>
    <w:rsid w:val="00100B16"/>
    <w:rsid w:val="00100E9F"/>
    <w:rsid w:val="00101103"/>
    <w:rsid w:val="001013C2"/>
    <w:rsid w:val="001018A0"/>
    <w:rsid w:val="00101A3B"/>
    <w:rsid w:val="001114C1"/>
    <w:rsid w:val="00113F25"/>
    <w:rsid w:val="0011474E"/>
    <w:rsid w:val="00114C82"/>
    <w:rsid w:val="00115F1F"/>
    <w:rsid w:val="00116235"/>
    <w:rsid w:val="00116D4D"/>
    <w:rsid w:val="00121135"/>
    <w:rsid w:val="0012162F"/>
    <w:rsid w:val="001235AC"/>
    <w:rsid w:val="0012487E"/>
    <w:rsid w:val="00125BB2"/>
    <w:rsid w:val="00125F15"/>
    <w:rsid w:val="001265D4"/>
    <w:rsid w:val="001275E2"/>
    <w:rsid w:val="00127C15"/>
    <w:rsid w:val="001366C6"/>
    <w:rsid w:val="00140B95"/>
    <w:rsid w:val="0014194C"/>
    <w:rsid w:val="001452D5"/>
    <w:rsid w:val="001455AA"/>
    <w:rsid w:val="00145A23"/>
    <w:rsid w:val="00145AA2"/>
    <w:rsid w:val="00146A85"/>
    <w:rsid w:val="001473CF"/>
    <w:rsid w:val="00151353"/>
    <w:rsid w:val="0015166C"/>
    <w:rsid w:val="001516EF"/>
    <w:rsid w:val="00152227"/>
    <w:rsid w:val="00152562"/>
    <w:rsid w:val="0015275F"/>
    <w:rsid w:val="00152DCA"/>
    <w:rsid w:val="00153BB7"/>
    <w:rsid w:val="00154446"/>
    <w:rsid w:val="001545C5"/>
    <w:rsid w:val="001552CE"/>
    <w:rsid w:val="00155975"/>
    <w:rsid w:val="001561F5"/>
    <w:rsid w:val="0015717B"/>
    <w:rsid w:val="001608A5"/>
    <w:rsid w:val="0016139E"/>
    <w:rsid w:val="001616FF"/>
    <w:rsid w:val="001617B7"/>
    <w:rsid w:val="00161CDF"/>
    <w:rsid w:val="00161E5F"/>
    <w:rsid w:val="0016270F"/>
    <w:rsid w:val="00162714"/>
    <w:rsid w:val="00165514"/>
    <w:rsid w:val="0016552E"/>
    <w:rsid w:val="00166BD2"/>
    <w:rsid w:val="001676BE"/>
    <w:rsid w:val="00167C2E"/>
    <w:rsid w:val="00167DCF"/>
    <w:rsid w:val="00171ADE"/>
    <w:rsid w:val="00171AE8"/>
    <w:rsid w:val="00173E28"/>
    <w:rsid w:val="00175F4F"/>
    <w:rsid w:val="0017606B"/>
    <w:rsid w:val="001765C5"/>
    <w:rsid w:val="00176652"/>
    <w:rsid w:val="0017731B"/>
    <w:rsid w:val="00177B69"/>
    <w:rsid w:val="0018157C"/>
    <w:rsid w:val="00183977"/>
    <w:rsid w:val="00184963"/>
    <w:rsid w:val="00184B1C"/>
    <w:rsid w:val="00185FD0"/>
    <w:rsid w:val="00186F42"/>
    <w:rsid w:val="0018764B"/>
    <w:rsid w:val="00191C1E"/>
    <w:rsid w:val="00191EFD"/>
    <w:rsid w:val="001920CE"/>
    <w:rsid w:val="00192F4F"/>
    <w:rsid w:val="00192FD3"/>
    <w:rsid w:val="001949A2"/>
    <w:rsid w:val="00194DE3"/>
    <w:rsid w:val="00196485"/>
    <w:rsid w:val="0019672B"/>
    <w:rsid w:val="001971EE"/>
    <w:rsid w:val="001A0057"/>
    <w:rsid w:val="001A1C16"/>
    <w:rsid w:val="001A4658"/>
    <w:rsid w:val="001A4806"/>
    <w:rsid w:val="001A4F19"/>
    <w:rsid w:val="001A6286"/>
    <w:rsid w:val="001A7B6F"/>
    <w:rsid w:val="001B0361"/>
    <w:rsid w:val="001B0B47"/>
    <w:rsid w:val="001B0C3F"/>
    <w:rsid w:val="001B1589"/>
    <w:rsid w:val="001B2C4A"/>
    <w:rsid w:val="001B2CA1"/>
    <w:rsid w:val="001B3069"/>
    <w:rsid w:val="001B49CE"/>
    <w:rsid w:val="001B5A31"/>
    <w:rsid w:val="001B6584"/>
    <w:rsid w:val="001B7466"/>
    <w:rsid w:val="001B7FF3"/>
    <w:rsid w:val="001C30E9"/>
    <w:rsid w:val="001C38F1"/>
    <w:rsid w:val="001C438D"/>
    <w:rsid w:val="001C4989"/>
    <w:rsid w:val="001C7F2A"/>
    <w:rsid w:val="001D0463"/>
    <w:rsid w:val="001D1CC4"/>
    <w:rsid w:val="001D2A31"/>
    <w:rsid w:val="001D2E9A"/>
    <w:rsid w:val="001D34B8"/>
    <w:rsid w:val="001D3CBF"/>
    <w:rsid w:val="001D43CB"/>
    <w:rsid w:val="001D448D"/>
    <w:rsid w:val="001D4A06"/>
    <w:rsid w:val="001D7441"/>
    <w:rsid w:val="001E0C0E"/>
    <w:rsid w:val="001E10B7"/>
    <w:rsid w:val="001E30C3"/>
    <w:rsid w:val="001E4728"/>
    <w:rsid w:val="001E699F"/>
    <w:rsid w:val="001E7044"/>
    <w:rsid w:val="001E70F1"/>
    <w:rsid w:val="001F150B"/>
    <w:rsid w:val="001F2162"/>
    <w:rsid w:val="001F3093"/>
    <w:rsid w:val="001F3E96"/>
    <w:rsid w:val="001F5200"/>
    <w:rsid w:val="001F6557"/>
    <w:rsid w:val="001F662E"/>
    <w:rsid w:val="001F67EA"/>
    <w:rsid w:val="001F6C74"/>
    <w:rsid w:val="001F6E49"/>
    <w:rsid w:val="001F70C5"/>
    <w:rsid w:val="001F77CF"/>
    <w:rsid w:val="001F7AA0"/>
    <w:rsid w:val="00200960"/>
    <w:rsid w:val="0020158B"/>
    <w:rsid w:val="00201613"/>
    <w:rsid w:val="002021DF"/>
    <w:rsid w:val="002022BD"/>
    <w:rsid w:val="00203E00"/>
    <w:rsid w:val="00204481"/>
    <w:rsid w:val="0020486A"/>
    <w:rsid w:val="002055AB"/>
    <w:rsid w:val="00207EB7"/>
    <w:rsid w:val="00210E2D"/>
    <w:rsid w:val="002116FE"/>
    <w:rsid w:val="0021241E"/>
    <w:rsid w:val="0021628E"/>
    <w:rsid w:val="00216476"/>
    <w:rsid w:val="00216BCF"/>
    <w:rsid w:val="00217924"/>
    <w:rsid w:val="00217B02"/>
    <w:rsid w:val="00223EAB"/>
    <w:rsid w:val="002240A5"/>
    <w:rsid w:val="0022481D"/>
    <w:rsid w:val="002252F4"/>
    <w:rsid w:val="00226316"/>
    <w:rsid w:val="00226821"/>
    <w:rsid w:val="00226FB1"/>
    <w:rsid w:val="00231E93"/>
    <w:rsid w:val="002325B1"/>
    <w:rsid w:val="00235C2F"/>
    <w:rsid w:val="00237191"/>
    <w:rsid w:val="00237F67"/>
    <w:rsid w:val="002401C1"/>
    <w:rsid w:val="00241DFA"/>
    <w:rsid w:val="00243BD5"/>
    <w:rsid w:val="00244DCF"/>
    <w:rsid w:val="0024551A"/>
    <w:rsid w:val="00246F92"/>
    <w:rsid w:val="002500B1"/>
    <w:rsid w:val="002500D4"/>
    <w:rsid w:val="002517FB"/>
    <w:rsid w:val="00251976"/>
    <w:rsid w:val="00251B3E"/>
    <w:rsid w:val="00253656"/>
    <w:rsid w:val="002540AC"/>
    <w:rsid w:val="00254214"/>
    <w:rsid w:val="00257712"/>
    <w:rsid w:val="00257E49"/>
    <w:rsid w:val="00257FDC"/>
    <w:rsid w:val="00260F16"/>
    <w:rsid w:val="00261DBF"/>
    <w:rsid w:val="00261E1A"/>
    <w:rsid w:val="002620B9"/>
    <w:rsid w:val="00262BF3"/>
    <w:rsid w:val="00262F40"/>
    <w:rsid w:val="00263F43"/>
    <w:rsid w:val="00264718"/>
    <w:rsid w:val="00265354"/>
    <w:rsid w:val="00266B86"/>
    <w:rsid w:val="00267BB5"/>
    <w:rsid w:val="00270253"/>
    <w:rsid w:val="00271BE9"/>
    <w:rsid w:val="00272253"/>
    <w:rsid w:val="0027251C"/>
    <w:rsid w:val="00272CA9"/>
    <w:rsid w:val="0027323F"/>
    <w:rsid w:val="0027359A"/>
    <w:rsid w:val="0027390C"/>
    <w:rsid w:val="00273A97"/>
    <w:rsid w:val="00274BB3"/>
    <w:rsid w:val="00276AA2"/>
    <w:rsid w:val="0028109B"/>
    <w:rsid w:val="002829E5"/>
    <w:rsid w:val="00283D6A"/>
    <w:rsid w:val="00285A1D"/>
    <w:rsid w:val="00285C3A"/>
    <w:rsid w:val="00286875"/>
    <w:rsid w:val="00287BF1"/>
    <w:rsid w:val="00287FD6"/>
    <w:rsid w:val="00290026"/>
    <w:rsid w:val="00291347"/>
    <w:rsid w:val="00291D70"/>
    <w:rsid w:val="00293C1F"/>
    <w:rsid w:val="00293F9F"/>
    <w:rsid w:val="002944DC"/>
    <w:rsid w:val="002953BA"/>
    <w:rsid w:val="00295A7F"/>
    <w:rsid w:val="00296987"/>
    <w:rsid w:val="00296EF4"/>
    <w:rsid w:val="002A0C30"/>
    <w:rsid w:val="002A1522"/>
    <w:rsid w:val="002A155A"/>
    <w:rsid w:val="002A2001"/>
    <w:rsid w:val="002A27E9"/>
    <w:rsid w:val="002A37E4"/>
    <w:rsid w:val="002A4B87"/>
    <w:rsid w:val="002A59DF"/>
    <w:rsid w:val="002A73F4"/>
    <w:rsid w:val="002B1E81"/>
    <w:rsid w:val="002B359F"/>
    <w:rsid w:val="002B3705"/>
    <w:rsid w:val="002B4C15"/>
    <w:rsid w:val="002B5206"/>
    <w:rsid w:val="002B5834"/>
    <w:rsid w:val="002B61BA"/>
    <w:rsid w:val="002B6CFB"/>
    <w:rsid w:val="002B7BFD"/>
    <w:rsid w:val="002B7C02"/>
    <w:rsid w:val="002C0B59"/>
    <w:rsid w:val="002C1AF2"/>
    <w:rsid w:val="002C2B31"/>
    <w:rsid w:val="002C4356"/>
    <w:rsid w:val="002C49E3"/>
    <w:rsid w:val="002D1C21"/>
    <w:rsid w:val="002D2565"/>
    <w:rsid w:val="002D3122"/>
    <w:rsid w:val="002D3158"/>
    <w:rsid w:val="002D5203"/>
    <w:rsid w:val="002D674F"/>
    <w:rsid w:val="002D76FA"/>
    <w:rsid w:val="002E2673"/>
    <w:rsid w:val="002E4557"/>
    <w:rsid w:val="002E4A8D"/>
    <w:rsid w:val="002E4FEA"/>
    <w:rsid w:val="002E62F3"/>
    <w:rsid w:val="002F03B1"/>
    <w:rsid w:val="002F29F6"/>
    <w:rsid w:val="002F3E43"/>
    <w:rsid w:val="002F4A78"/>
    <w:rsid w:val="002F4E23"/>
    <w:rsid w:val="002F5D6A"/>
    <w:rsid w:val="002F663E"/>
    <w:rsid w:val="002F722F"/>
    <w:rsid w:val="002F7E8E"/>
    <w:rsid w:val="00300505"/>
    <w:rsid w:val="00301ADE"/>
    <w:rsid w:val="00304268"/>
    <w:rsid w:val="00304EA5"/>
    <w:rsid w:val="0030620C"/>
    <w:rsid w:val="0030677C"/>
    <w:rsid w:val="0031001D"/>
    <w:rsid w:val="003103AE"/>
    <w:rsid w:val="003111EA"/>
    <w:rsid w:val="00312814"/>
    <w:rsid w:val="0031408B"/>
    <w:rsid w:val="00314F4B"/>
    <w:rsid w:val="00315D30"/>
    <w:rsid w:val="00315DDA"/>
    <w:rsid w:val="00315EE4"/>
    <w:rsid w:val="003160C9"/>
    <w:rsid w:val="00316BA8"/>
    <w:rsid w:val="003221E3"/>
    <w:rsid w:val="00322340"/>
    <w:rsid w:val="00322E72"/>
    <w:rsid w:val="003231E5"/>
    <w:rsid w:val="00323CDA"/>
    <w:rsid w:val="00323FFB"/>
    <w:rsid w:val="00324BF3"/>
    <w:rsid w:val="00324C41"/>
    <w:rsid w:val="00325A75"/>
    <w:rsid w:val="00330ABF"/>
    <w:rsid w:val="00330FEC"/>
    <w:rsid w:val="00331A58"/>
    <w:rsid w:val="003329F5"/>
    <w:rsid w:val="00333362"/>
    <w:rsid w:val="00333E4C"/>
    <w:rsid w:val="00334B55"/>
    <w:rsid w:val="00336E83"/>
    <w:rsid w:val="00340197"/>
    <w:rsid w:val="00340401"/>
    <w:rsid w:val="00341640"/>
    <w:rsid w:val="0034278D"/>
    <w:rsid w:val="00342F5F"/>
    <w:rsid w:val="00344173"/>
    <w:rsid w:val="003445D6"/>
    <w:rsid w:val="003459C4"/>
    <w:rsid w:val="00346508"/>
    <w:rsid w:val="00351608"/>
    <w:rsid w:val="00351800"/>
    <w:rsid w:val="00351FA3"/>
    <w:rsid w:val="003556FB"/>
    <w:rsid w:val="00355DA6"/>
    <w:rsid w:val="003565DD"/>
    <w:rsid w:val="00356FA8"/>
    <w:rsid w:val="0035774C"/>
    <w:rsid w:val="00360D1A"/>
    <w:rsid w:val="00361FEF"/>
    <w:rsid w:val="003625E6"/>
    <w:rsid w:val="003628B8"/>
    <w:rsid w:val="00362A52"/>
    <w:rsid w:val="00362BFA"/>
    <w:rsid w:val="00363D3D"/>
    <w:rsid w:val="00365680"/>
    <w:rsid w:val="003660AB"/>
    <w:rsid w:val="003708BE"/>
    <w:rsid w:val="00370C7C"/>
    <w:rsid w:val="003728A6"/>
    <w:rsid w:val="00372F22"/>
    <w:rsid w:val="003744D9"/>
    <w:rsid w:val="00374DC2"/>
    <w:rsid w:val="00375D06"/>
    <w:rsid w:val="00376EE1"/>
    <w:rsid w:val="0037740A"/>
    <w:rsid w:val="003774CE"/>
    <w:rsid w:val="00380E44"/>
    <w:rsid w:val="0038226D"/>
    <w:rsid w:val="00383CBD"/>
    <w:rsid w:val="00385942"/>
    <w:rsid w:val="00386AB8"/>
    <w:rsid w:val="00386ED8"/>
    <w:rsid w:val="00390A0E"/>
    <w:rsid w:val="00390AF4"/>
    <w:rsid w:val="00390D25"/>
    <w:rsid w:val="003914DC"/>
    <w:rsid w:val="00391B5C"/>
    <w:rsid w:val="00392C72"/>
    <w:rsid w:val="00392E2F"/>
    <w:rsid w:val="0039333A"/>
    <w:rsid w:val="00395391"/>
    <w:rsid w:val="00396606"/>
    <w:rsid w:val="00396AF8"/>
    <w:rsid w:val="00397F68"/>
    <w:rsid w:val="003A02DF"/>
    <w:rsid w:val="003A57DD"/>
    <w:rsid w:val="003A6254"/>
    <w:rsid w:val="003A66BF"/>
    <w:rsid w:val="003A72B8"/>
    <w:rsid w:val="003A7E7F"/>
    <w:rsid w:val="003B1593"/>
    <w:rsid w:val="003B203D"/>
    <w:rsid w:val="003B2435"/>
    <w:rsid w:val="003B3A75"/>
    <w:rsid w:val="003B4007"/>
    <w:rsid w:val="003B6163"/>
    <w:rsid w:val="003B7C1A"/>
    <w:rsid w:val="003C0CE7"/>
    <w:rsid w:val="003C100E"/>
    <w:rsid w:val="003C1E03"/>
    <w:rsid w:val="003C1EA0"/>
    <w:rsid w:val="003C225E"/>
    <w:rsid w:val="003C23F5"/>
    <w:rsid w:val="003C2566"/>
    <w:rsid w:val="003C2A86"/>
    <w:rsid w:val="003C30E9"/>
    <w:rsid w:val="003C7D01"/>
    <w:rsid w:val="003D1B45"/>
    <w:rsid w:val="003D288D"/>
    <w:rsid w:val="003D342E"/>
    <w:rsid w:val="003D364B"/>
    <w:rsid w:val="003D387C"/>
    <w:rsid w:val="003D46E7"/>
    <w:rsid w:val="003D5538"/>
    <w:rsid w:val="003D5BA1"/>
    <w:rsid w:val="003E04B5"/>
    <w:rsid w:val="003E07C5"/>
    <w:rsid w:val="003E0E4A"/>
    <w:rsid w:val="003E1231"/>
    <w:rsid w:val="003E1E2C"/>
    <w:rsid w:val="003E33A6"/>
    <w:rsid w:val="003E35A5"/>
    <w:rsid w:val="003E3D40"/>
    <w:rsid w:val="003E3E0C"/>
    <w:rsid w:val="003E4A14"/>
    <w:rsid w:val="003E4F95"/>
    <w:rsid w:val="003E69E5"/>
    <w:rsid w:val="003E6C5E"/>
    <w:rsid w:val="003E6EDC"/>
    <w:rsid w:val="003F0799"/>
    <w:rsid w:val="003F258F"/>
    <w:rsid w:val="003F4E4F"/>
    <w:rsid w:val="004020BD"/>
    <w:rsid w:val="004036C2"/>
    <w:rsid w:val="004042D5"/>
    <w:rsid w:val="004066C7"/>
    <w:rsid w:val="00407DCC"/>
    <w:rsid w:val="00410339"/>
    <w:rsid w:val="00410F3B"/>
    <w:rsid w:val="00411121"/>
    <w:rsid w:val="004118E8"/>
    <w:rsid w:val="00412F05"/>
    <w:rsid w:val="004136B1"/>
    <w:rsid w:val="00414C68"/>
    <w:rsid w:val="00414DED"/>
    <w:rsid w:val="004157FB"/>
    <w:rsid w:val="0042053A"/>
    <w:rsid w:val="00421B9A"/>
    <w:rsid w:val="00422769"/>
    <w:rsid w:val="004228C6"/>
    <w:rsid w:val="00423CE1"/>
    <w:rsid w:val="00424E80"/>
    <w:rsid w:val="004270D9"/>
    <w:rsid w:val="004276FF"/>
    <w:rsid w:val="004278A1"/>
    <w:rsid w:val="0043002E"/>
    <w:rsid w:val="004300E5"/>
    <w:rsid w:val="004305ED"/>
    <w:rsid w:val="004310BA"/>
    <w:rsid w:val="00431FC6"/>
    <w:rsid w:val="00432761"/>
    <w:rsid w:val="00432D03"/>
    <w:rsid w:val="004330BA"/>
    <w:rsid w:val="0043394F"/>
    <w:rsid w:val="00434222"/>
    <w:rsid w:val="00434585"/>
    <w:rsid w:val="00435DD8"/>
    <w:rsid w:val="004368F3"/>
    <w:rsid w:val="004368F6"/>
    <w:rsid w:val="00436AE2"/>
    <w:rsid w:val="00436B47"/>
    <w:rsid w:val="004378A6"/>
    <w:rsid w:val="00437CA7"/>
    <w:rsid w:val="00442084"/>
    <w:rsid w:val="00446668"/>
    <w:rsid w:val="00450F04"/>
    <w:rsid w:val="0045100C"/>
    <w:rsid w:val="00452470"/>
    <w:rsid w:val="004526B9"/>
    <w:rsid w:val="004550E7"/>
    <w:rsid w:val="004553D8"/>
    <w:rsid w:val="004556C7"/>
    <w:rsid w:val="00456FDD"/>
    <w:rsid w:val="0045726D"/>
    <w:rsid w:val="00457436"/>
    <w:rsid w:val="00457B4A"/>
    <w:rsid w:val="00461509"/>
    <w:rsid w:val="00461CB9"/>
    <w:rsid w:val="00461DF0"/>
    <w:rsid w:val="00462E8A"/>
    <w:rsid w:val="00463CBD"/>
    <w:rsid w:val="0046414C"/>
    <w:rsid w:val="0046528A"/>
    <w:rsid w:val="004661AB"/>
    <w:rsid w:val="00467020"/>
    <w:rsid w:val="004709D0"/>
    <w:rsid w:val="0047294D"/>
    <w:rsid w:val="0047342F"/>
    <w:rsid w:val="00474C97"/>
    <w:rsid w:val="004759F4"/>
    <w:rsid w:val="004765E9"/>
    <w:rsid w:val="00477D0D"/>
    <w:rsid w:val="00480280"/>
    <w:rsid w:val="004822D7"/>
    <w:rsid w:val="0048346B"/>
    <w:rsid w:val="0048489A"/>
    <w:rsid w:val="004854D8"/>
    <w:rsid w:val="00486B15"/>
    <w:rsid w:val="00487154"/>
    <w:rsid w:val="00490B70"/>
    <w:rsid w:val="00490B75"/>
    <w:rsid w:val="00490C3B"/>
    <w:rsid w:val="00490EE2"/>
    <w:rsid w:val="00491D7B"/>
    <w:rsid w:val="00491DC4"/>
    <w:rsid w:val="0049224F"/>
    <w:rsid w:val="004926E2"/>
    <w:rsid w:val="004936AB"/>
    <w:rsid w:val="0049495A"/>
    <w:rsid w:val="004955C5"/>
    <w:rsid w:val="00495E5C"/>
    <w:rsid w:val="0049651D"/>
    <w:rsid w:val="004968DC"/>
    <w:rsid w:val="00496D83"/>
    <w:rsid w:val="0049732D"/>
    <w:rsid w:val="004A2019"/>
    <w:rsid w:val="004A21F1"/>
    <w:rsid w:val="004A2692"/>
    <w:rsid w:val="004A7CAE"/>
    <w:rsid w:val="004B0117"/>
    <w:rsid w:val="004B02AC"/>
    <w:rsid w:val="004B06BC"/>
    <w:rsid w:val="004B0938"/>
    <w:rsid w:val="004B0F58"/>
    <w:rsid w:val="004B0FD8"/>
    <w:rsid w:val="004B16FA"/>
    <w:rsid w:val="004B1AC3"/>
    <w:rsid w:val="004B1E50"/>
    <w:rsid w:val="004B21C8"/>
    <w:rsid w:val="004B263B"/>
    <w:rsid w:val="004B3138"/>
    <w:rsid w:val="004B3269"/>
    <w:rsid w:val="004B3917"/>
    <w:rsid w:val="004B4AA2"/>
    <w:rsid w:val="004B5705"/>
    <w:rsid w:val="004B70E6"/>
    <w:rsid w:val="004B7326"/>
    <w:rsid w:val="004C149D"/>
    <w:rsid w:val="004C18B3"/>
    <w:rsid w:val="004C1CFF"/>
    <w:rsid w:val="004C1F0B"/>
    <w:rsid w:val="004C2D6D"/>
    <w:rsid w:val="004C3D12"/>
    <w:rsid w:val="004C3E09"/>
    <w:rsid w:val="004C4106"/>
    <w:rsid w:val="004C5AA1"/>
    <w:rsid w:val="004C6DFD"/>
    <w:rsid w:val="004D0FB7"/>
    <w:rsid w:val="004D1C2A"/>
    <w:rsid w:val="004D348A"/>
    <w:rsid w:val="004D3ED5"/>
    <w:rsid w:val="004E2EE2"/>
    <w:rsid w:val="004E324C"/>
    <w:rsid w:val="004E3282"/>
    <w:rsid w:val="004E4184"/>
    <w:rsid w:val="004E4962"/>
    <w:rsid w:val="004E4A7A"/>
    <w:rsid w:val="004E4FCA"/>
    <w:rsid w:val="004E73F5"/>
    <w:rsid w:val="004E79A3"/>
    <w:rsid w:val="004E7A12"/>
    <w:rsid w:val="004E7BF8"/>
    <w:rsid w:val="004E7D7C"/>
    <w:rsid w:val="004F0247"/>
    <w:rsid w:val="004F0660"/>
    <w:rsid w:val="004F1242"/>
    <w:rsid w:val="004F2C3D"/>
    <w:rsid w:val="004F53F2"/>
    <w:rsid w:val="004F5584"/>
    <w:rsid w:val="004F6842"/>
    <w:rsid w:val="004F7371"/>
    <w:rsid w:val="0050002A"/>
    <w:rsid w:val="00500C9E"/>
    <w:rsid w:val="00501C0E"/>
    <w:rsid w:val="00502FCB"/>
    <w:rsid w:val="005031E9"/>
    <w:rsid w:val="005038AE"/>
    <w:rsid w:val="00503BC1"/>
    <w:rsid w:val="00504A54"/>
    <w:rsid w:val="00506172"/>
    <w:rsid w:val="00507A29"/>
    <w:rsid w:val="00507B5D"/>
    <w:rsid w:val="00510D0C"/>
    <w:rsid w:val="00512547"/>
    <w:rsid w:val="0051353C"/>
    <w:rsid w:val="00515D4C"/>
    <w:rsid w:val="0051753A"/>
    <w:rsid w:val="00521533"/>
    <w:rsid w:val="00521D0A"/>
    <w:rsid w:val="00523C6D"/>
    <w:rsid w:val="00524160"/>
    <w:rsid w:val="005247AE"/>
    <w:rsid w:val="00524B37"/>
    <w:rsid w:val="00525110"/>
    <w:rsid w:val="00530A24"/>
    <w:rsid w:val="00530B35"/>
    <w:rsid w:val="00531A2D"/>
    <w:rsid w:val="00531BFC"/>
    <w:rsid w:val="0053411B"/>
    <w:rsid w:val="00534F7B"/>
    <w:rsid w:val="00536A0C"/>
    <w:rsid w:val="00537368"/>
    <w:rsid w:val="0053759F"/>
    <w:rsid w:val="0054034B"/>
    <w:rsid w:val="00540E5F"/>
    <w:rsid w:val="0054384E"/>
    <w:rsid w:val="00543EAD"/>
    <w:rsid w:val="00543FEB"/>
    <w:rsid w:val="00544559"/>
    <w:rsid w:val="0054511D"/>
    <w:rsid w:val="00546881"/>
    <w:rsid w:val="0054781F"/>
    <w:rsid w:val="00550F41"/>
    <w:rsid w:val="0055292A"/>
    <w:rsid w:val="00557439"/>
    <w:rsid w:val="00557C9E"/>
    <w:rsid w:val="00560367"/>
    <w:rsid w:val="00561206"/>
    <w:rsid w:val="005615D7"/>
    <w:rsid w:val="00561F04"/>
    <w:rsid w:val="00563AAB"/>
    <w:rsid w:val="00564B3F"/>
    <w:rsid w:val="00567F34"/>
    <w:rsid w:val="00570A52"/>
    <w:rsid w:val="00570BB9"/>
    <w:rsid w:val="00572B1E"/>
    <w:rsid w:val="00572B2A"/>
    <w:rsid w:val="00574D16"/>
    <w:rsid w:val="00580137"/>
    <w:rsid w:val="005812B4"/>
    <w:rsid w:val="005818CB"/>
    <w:rsid w:val="00582FE5"/>
    <w:rsid w:val="005832A6"/>
    <w:rsid w:val="0058604A"/>
    <w:rsid w:val="00586666"/>
    <w:rsid w:val="00591E8E"/>
    <w:rsid w:val="00592C92"/>
    <w:rsid w:val="005953E4"/>
    <w:rsid w:val="00595AF5"/>
    <w:rsid w:val="00595DCC"/>
    <w:rsid w:val="00596241"/>
    <w:rsid w:val="005A2BA5"/>
    <w:rsid w:val="005A348E"/>
    <w:rsid w:val="005A3DC2"/>
    <w:rsid w:val="005A5F38"/>
    <w:rsid w:val="005A6F59"/>
    <w:rsid w:val="005A75BA"/>
    <w:rsid w:val="005A79E4"/>
    <w:rsid w:val="005B043C"/>
    <w:rsid w:val="005B1D6A"/>
    <w:rsid w:val="005B258F"/>
    <w:rsid w:val="005B31B6"/>
    <w:rsid w:val="005B32D1"/>
    <w:rsid w:val="005B3AB6"/>
    <w:rsid w:val="005B5FC9"/>
    <w:rsid w:val="005B736A"/>
    <w:rsid w:val="005B7940"/>
    <w:rsid w:val="005B79FB"/>
    <w:rsid w:val="005C031B"/>
    <w:rsid w:val="005C0966"/>
    <w:rsid w:val="005C1CA4"/>
    <w:rsid w:val="005C2648"/>
    <w:rsid w:val="005C2BA1"/>
    <w:rsid w:val="005C2FDF"/>
    <w:rsid w:val="005C33B3"/>
    <w:rsid w:val="005C5C72"/>
    <w:rsid w:val="005C648E"/>
    <w:rsid w:val="005D00BD"/>
    <w:rsid w:val="005D272F"/>
    <w:rsid w:val="005D274F"/>
    <w:rsid w:val="005D3EAC"/>
    <w:rsid w:val="005D45CB"/>
    <w:rsid w:val="005D4D5D"/>
    <w:rsid w:val="005D57FA"/>
    <w:rsid w:val="005D62A2"/>
    <w:rsid w:val="005D638B"/>
    <w:rsid w:val="005D7934"/>
    <w:rsid w:val="005D794F"/>
    <w:rsid w:val="005E0261"/>
    <w:rsid w:val="005E14DE"/>
    <w:rsid w:val="005E2135"/>
    <w:rsid w:val="005E2305"/>
    <w:rsid w:val="005E2926"/>
    <w:rsid w:val="005E2AEE"/>
    <w:rsid w:val="005E384F"/>
    <w:rsid w:val="005E3855"/>
    <w:rsid w:val="005E4BFE"/>
    <w:rsid w:val="005E55EE"/>
    <w:rsid w:val="005E70BE"/>
    <w:rsid w:val="005F102B"/>
    <w:rsid w:val="005F173E"/>
    <w:rsid w:val="005F2321"/>
    <w:rsid w:val="005F2FEC"/>
    <w:rsid w:val="005F3E65"/>
    <w:rsid w:val="005F4F7F"/>
    <w:rsid w:val="005F510E"/>
    <w:rsid w:val="005F6202"/>
    <w:rsid w:val="005F757F"/>
    <w:rsid w:val="005F7CDF"/>
    <w:rsid w:val="00600218"/>
    <w:rsid w:val="00600C4A"/>
    <w:rsid w:val="00602E8A"/>
    <w:rsid w:val="006048ED"/>
    <w:rsid w:val="0060696E"/>
    <w:rsid w:val="00606D00"/>
    <w:rsid w:val="00606DAA"/>
    <w:rsid w:val="00606E40"/>
    <w:rsid w:val="00607161"/>
    <w:rsid w:val="006109E3"/>
    <w:rsid w:val="00611207"/>
    <w:rsid w:val="006112A6"/>
    <w:rsid w:val="006119C5"/>
    <w:rsid w:val="00611E96"/>
    <w:rsid w:val="00612CA4"/>
    <w:rsid w:val="00613FA9"/>
    <w:rsid w:val="00615CFA"/>
    <w:rsid w:val="00616ABB"/>
    <w:rsid w:val="006214F9"/>
    <w:rsid w:val="0062216A"/>
    <w:rsid w:val="0062232C"/>
    <w:rsid w:val="00624585"/>
    <w:rsid w:val="006246B5"/>
    <w:rsid w:val="0062478E"/>
    <w:rsid w:val="00624B9A"/>
    <w:rsid w:val="006250B8"/>
    <w:rsid w:val="00625672"/>
    <w:rsid w:val="00625C54"/>
    <w:rsid w:val="00627549"/>
    <w:rsid w:val="0062767C"/>
    <w:rsid w:val="00630108"/>
    <w:rsid w:val="0063021E"/>
    <w:rsid w:val="006306E2"/>
    <w:rsid w:val="006326EC"/>
    <w:rsid w:val="0063395D"/>
    <w:rsid w:val="0063400B"/>
    <w:rsid w:val="00634230"/>
    <w:rsid w:val="00634D8F"/>
    <w:rsid w:val="0063610E"/>
    <w:rsid w:val="00637E78"/>
    <w:rsid w:val="00641FF8"/>
    <w:rsid w:val="006420A2"/>
    <w:rsid w:val="00644B24"/>
    <w:rsid w:val="00644FAF"/>
    <w:rsid w:val="00645072"/>
    <w:rsid w:val="0064581B"/>
    <w:rsid w:val="00647125"/>
    <w:rsid w:val="00647829"/>
    <w:rsid w:val="006478C4"/>
    <w:rsid w:val="00647C8D"/>
    <w:rsid w:val="006503B7"/>
    <w:rsid w:val="006512DA"/>
    <w:rsid w:val="00652257"/>
    <w:rsid w:val="0065226F"/>
    <w:rsid w:val="00652D01"/>
    <w:rsid w:val="0065404B"/>
    <w:rsid w:val="00654BF2"/>
    <w:rsid w:val="00656519"/>
    <w:rsid w:val="00657578"/>
    <w:rsid w:val="00657FF8"/>
    <w:rsid w:val="00663B1A"/>
    <w:rsid w:val="0066459B"/>
    <w:rsid w:val="006659A2"/>
    <w:rsid w:val="006661A5"/>
    <w:rsid w:val="0066670C"/>
    <w:rsid w:val="00667609"/>
    <w:rsid w:val="00667FC3"/>
    <w:rsid w:val="00670587"/>
    <w:rsid w:val="00670EA1"/>
    <w:rsid w:val="006716C3"/>
    <w:rsid w:val="006721DB"/>
    <w:rsid w:val="00673068"/>
    <w:rsid w:val="00673593"/>
    <w:rsid w:val="006736E7"/>
    <w:rsid w:val="006752EF"/>
    <w:rsid w:val="00676118"/>
    <w:rsid w:val="00676125"/>
    <w:rsid w:val="0068159E"/>
    <w:rsid w:val="00682A04"/>
    <w:rsid w:val="00682CB0"/>
    <w:rsid w:val="00683CC1"/>
    <w:rsid w:val="006870E1"/>
    <w:rsid w:val="006909B3"/>
    <w:rsid w:val="00691643"/>
    <w:rsid w:val="006921C2"/>
    <w:rsid w:val="00692DF9"/>
    <w:rsid w:val="00693DDF"/>
    <w:rsid w:val="00693FC5"/>
    <w:rsid w:val="0069484C"/>
    <w:rsid w:val="00694CAF"/>
    <w:rsid w:val="006953BC"/>
    <w:rsid w:val="00697457"/>
    <w:rsid w:val="006A1823"/>
    <w:rsid w:val="006A2303"/>
    <w:rsid w:val="006A27B0"/>
    <w:rsid w:val="006A2E09"/>
    <w:rsid w:val="006A3FEC"/>
    <w:rsid w:val="006A5097"/>
    <w:rsid w:val="006A7974"/>
    <w:rsid w:val="006B0667"/>
    <w:rsid w:val="006B0B1D"/>
    <w:rsid w:val="006B11D6"/>
    <w:rsid w:val="006B1FA9"/>
    <w:rsid w:val="006B2848"/>
    <w:rsid w:val="006B2866"/>
    <w:rsid w:val="006B3C7A"/>
    <w:rsid w:val="006B40CA"/>
    <w:rsid w:val="006B445B"/>
    <w:rsid w:val="006B4A6E"/>
    <w:rsid w:val="006B5CF3"/>
    <w:rsid w:val="006C0F5F"/>
    <w:rsid w:val="006C2312"/>
    <w:rsid w:val="006C406D"/>
    <w:rsid w:val="006C48E9"/>
    <w:rsid w:val="006C4B7C"/>
    <w:rsid w:val="006D0CCF"/>
    <w:rsid w:val="006D1431"/>
    <w:rsid w:val="006D21E8"/>
    <w:rsid w:val="006D397E"/>
    <w:rsid w:val="006D5946"/>
    <w:rsid w:val="006D5D3C"/>
    <w:rsid w:val="006D60D1"/>
    <w:rsid w:val="006D6291"/>
    <w:rsid w:val="006D72AA"/>
    <w:rsid w:val="006E0034"/>
    <w:rsid w:val="006E082A"/>
    <w:rsid w:val="006E08E1"/>
    <w:rsid w:val="006E250D"/>
    <w:rsid w:val="006E3245"/>
    <w:rsid w:val="006E37D4"/>
    <w:rsid w:val="006E3926"/>
    <w:rsid w:val="006E3E0E"/>
    <w:rsid w:val="006E4978"/>
    <w:rsid w:val="006E4CEF"/>
    <w:rsid w:val="006E5E90"/>
    <w:rsid w:val="006E6231"/>
    <w:rsid w:val="006E6DB2"/>
    <w:rsid w:val="006F07F6"/>
    <w:rsid w:val="006F1AF5"/>
    <w:rsid w:val="006F336C"/>
    <w:rsid w:val="006F3993"/>
    <w:rsid w:val="006F4AFE"/>
    <w:rsid w:val="006F573C"/>
    <w:rsid w:val="006F60FC"/>
    <w:rsid w:val="006F6A4F"/>
    <w:rsid w:val="006F6B07"/>
    <w:rsid w:val="006F6CEB"/>
    <w:rsid w:val="006F6F84"/>
    <w:rsid w:val="00702929"/>
    <w:rsid w:val="00704E78"/>
    <w:rsid w:val="00705133"/>
    <w:rsid w:val="00705179"/>
    <w:rsid w:val="00706B5B"/>
    <w:rsid w:val="00712524"/>
    <w:rsid w:val="00712C3C"/>
    <w:rsid w:val="00713405"/>
    <w:rsid w:val="00716964"/>
    <w:rsid w:val="00717EF2"/>
    <w:rsid w:val="007239C2"/>
    <w:rsid w:val="00724395"/>
    <w:rsid w:val="007271F3"/>
    <w:rsid w:val="007273CE"/>
    <w:rsid w:val="00727A0A"/>
    <w:rsid w:val="007302A1"/>
    <w:rsid w:val="007308A4"/>
    <w:rsid w:val="0073098C"/>
    <w:rsid w:val="00730DAC"/>
    <w:rsid w:val="00731484"/>
    <w:rsid w:val="00733575"/>
    <w:rsid w:val="007337F8"/>
    <w:rsid w:val="00733C03"/>
    <w:rsid w:val="0073438C"/>
    <w:rsid w:val="007346EE"/>
    <w:rsid w:val="00735088"/>
    <w:rsid w:val="007355D9"/>
    <w:rsid w:val="0073744B"/>
    <w:rsid w:val="007376C9"/>
    <w:rsid w:val="00737CE7"/>
    <w:rsid w:val="0074017E"/>
    <w:rsid w:val="007404EF"/>
    <w:rsid w:val="00745427"/>
    <w:rsid w:val="0074641E"/>
    <w:rsid w:val="00747E18"/>
    <w:rsid w:val="0075032A"/>
    <w:rsid w:val="00751AC2"/>
    <w:rsid w:val="007520CA"/>
    <w:rsid w:val="007523FF"/>
    <w:rsid w:val="007533D6"/>
    <w:rsid w:val="00753A3D"/>
    <w:rsid w:val="00753B6C"/>
    <w:rsid w:val="00753FD7"/>
    <w:rsid w:val="00754284"/>
    <w:rsid w:val="007547CC"/>
    <w:rsid w:val="0075577B"/>
    <w:rsid w:val="007606C4"/>
    <w:rsid w:val="007634D4"/>
    <w:rsid w:val="0076411F"/>
    <w:rsid w:val="00764481"/>
    <w:rsid w:val="00765365"/>
    <w:rsid w:val="007659E0"/>
    <w:rsid w:val="00766F90"/>
    <w:rsid w:val="007675F7"/>
    <w:rsid w:val="00770D98"/>
    <w:rsid w:val="007712F7"/>
    <w:rsid w:val="0077153A"/>
    <w:rsid w:val="00771926"/>
    <w:rsid w:val="00771B45"/>
    <w:rsid w:val="00773F65"/>
    <w:rsid w:val="00775642"/>
    <w:rsid w:val="007767AD"/>
    <w:rsid w:val="00781FEC"/>
    <w:rsid w:val="00782B22"/>
    <w:rsid w:val="00783F41"/>
    <w:rsid w:val="007845A9"/>
    <w:rsid w:val="007846CF"/>
    <w:rsid w:val="00784ED4"/>
    <w:rsid w:val="00786E28"/>
    <w:rsid w:val="007900DC"/>
    <w:rsid w:val="00791E9D"/>
    <w:rsid w:val="007923DC"/>
    <w:rsid w:val="0079353E"/>
    <w:rsid w:val="0079358D"/>
    <w:rsid w:val="00793FED"/>
    <w:rsid w:val="00795C25"/>
    <w:rsid w:val="0079647E"/>
    <w:rsid w:val="007A05C0"/>
    <w:rsid w:val="007A0749"/>
    <w:rsid w:val="007A1F25"/>
    <w:rsid w:val="007A3BA4"/>
    <w:rsid w:val="007A461A"/>
    <w:rsid w:val="007A4A88"/>
    <w:rsid w:val="007A4EF4"/>
    <w:rsid w:val="007A5316"/>
    <w:rsid w:val="007A5D8E"/>
    <w:rsid w:val="007B01AD"/>
    <w:rsid w:val="007B0F00"/>
    <w:rsid w:val="007B35C8"/>
    <w:rsid w:val="007B5149"/>
    <w:rsid w:val="007B5434"/>
    <w:rsid w:val="007B5BDB"/>
    <w:rsid w:val="007B64F4"/>
    <w:rsid w:val="007B7786"/>
    <w:rsid w:val="007C0E33"/>
    <w:rsid w:val="007C0F56"/>
    <w:rsid w:val="007C21B7"/>
    <w:rsid w:val="007C3791"/>
    <w:rsid w:val="007C4509"/>
    <w:rsid w:val="007C4700"/>
    <w:rsid w:val="007C5C54"/>
    <w:rsid w:val="007C7153"/>
    <w:rsid w:val="007C779A"/>
    <w:rsid w:val="007D0AA3"/>
    <w:rsid w:val="007D2C60"/>
    <w:rsid w:val="007D321E"/>
    <w:rsid w:val="007D406F"/>
    <w:rsid w:val="007D56D9"/>
    <w:rsid w:val="007D645C"/>
    <w:rsid w:val="007D6C01"/>
    <w:rsid w:val="007D7E01"/>
    <w:rsid w:val="007E17B7"/>
    <w:rsid w:val="007E2F5E"/>
    <w:rsid w:val="007E4B02"/>
    <w:rsid w:val="007E55F3"/>
    <w:rsid w:val="007E5FEF"/>
    <w:rsid w:val="007F07F7"/>
    <w:rsid w:val="007F147C"/>
    <w:rsid w:val="007F1BBC"/>
    <w:rsid w:val="007F1CEB"/>
    <w:rsid w:val="007F270F"/>
    <w:rsid w:val="007F3981"/>
    <w:rsid w:val="007F3A37"/>
    <w:rsid w:val="007F3B16"/>
    <w:rsid w:val="007F4204"/>
    <w:rsid w:val="007F4632"/>
    <w:rsid w:val="007F518D"/>
    <w:rsid w:val="007F54A1"/>
    <w:rsid w:val="007F556F"/>
    <w:rsid w:val="007F5956"/>
    <w:rsid w:val="007F5FB3"/>
    <w:rsid w:val="007F6A6F"/>
    <w:rsid w:val="007F7C19"/>
    <w:rsid w:val="008000EA"/>
    <w:rsid w:val="0080012F"/>
    <w:rsid w:val="008009CE"/>
    <w:rsid w:val="00802116"/>
    <w:rsid w:val="00802D76"/>
    <w:rsid w:val="00802E44"/>
    <w:rsid w:val="00802EDA"/>
    <w:rsid w:val="00804C1A"/>
    <w:rsid w:val="0080538D"/>
    <w:rsid w:val="00806AA8"/>
    <w:rsid w:val="00810068"/>
    <w:rsid w:val="00810967"/>
    <w:rsid w:val="00810AED"/>
    <w:rsid w:val="00810E66"/>
    <w:rsid w:val="00813662"/>
    <w:rsid w:val="008137CE"/>
    <w:rsid w:val="008149B4"/>
    <w:rsid w:val="008218EC"/>
    <w:rsid w:val="00821942"/>
    <w:rsid w:val="00821C16"/>
    <w:rsid w:val="008220BE"/>
    <w:rsid w:val="00823560"/>
    <w:rsid w:val="00823DD1"/>
    <w:rsid w:val="00824E14"/>
    <w:rsid w:val="00826259"/>
    <w:rsid w:val="008262DB"/>
    <w:rsid w:val="00830E78"/>
    <w:rsid w:val="008310C5"/>
    <w:rsid w:val="00832406"/>
    <w:rsid w:val="00833D42"/>
    <w:rsid w:val="00834156"/>
    <w:rsid w:val="008346D3"/>
    <w:rsid w:val="00835ACE"/>
    <w:rsid w:val="00835E4F"/>
    <w:rsid w:val="0084057C"/>
    <w:rsid w:val="00840906"/>
    <w:rsid w:val="0084109C"/>
    <w:rsid w:val="008417A1"/>
    <w:rsid w:val="00841C08"/>
    <w:rsid w:val="00843DDF"/>
    <w:rsid w:val="008442D9"/>
    <w:rsid w:val="00844AD4"/>
    <w:rsid w:val="008455D5"/>
    <w:rsid w:val="008463D0"/>
    <w:rsid w:val="00846D95"/>
    <w:rsid w:val="00852C8F"/>
    <w:rsid w:val="0085386F"/>
    <w:rsid w:val="0085482F"/>
    <w:rsid w:val="00854E82"/>
    <w:rsid w:val="0085549F"/>
    <w:rsid w:val="00855924"/>
    <w:rsid w:val="00855EF1"/>
    <w:rsid w:val="0085657E"/>
    <w:rsid w:val="00856D78"/>
    <w:rsid w:val="008573F2"/>
    <w:rsid w:val="008602F6"/>
    <w:rsid w:val="008633B3"/>
    <w:rsid w:val="00863CE8"/>
    <w:rsid w:val="008652C4"/>
    <w:rsid w:val="008671FC"/>
    <w:rsid w:val="00867363"/>
    <w:rsid w:val="0086779E"/>
    <w:rsid w:val="008702EF"/>
    <w:rsid w:val="00870361"/>
    <w:rsid w:val="00870EF2"/>
    <w:rsid w:val="008712C1"/>
    <w:rsid w:val="00871558"/>
    <w:rsid w:val="008736F1"/>
    <w:rsid w:val="00874A71"/>
    <w:rsid w:val="00875F14"/>
    <w:rsid w:val="00875F33"/>
    <w:rsid w:val="008760B8"/>
    <w:rsid w:val="00877311"/>
    <w:rsid w:val="00880CBB"/>
    <w:rsid w:val="008829D7"/>
    <w:rsid w:val="00883EEF"/>
    <w:rsid w:val="0088532C"/>
    <w:rsid w:val="0088628F"/>
    <w:rsid w:val="00886336"/>
    <w:rsid w:val="00890437"/>
    <w:rsid w:val="0089139E"/>
    <w:rsid w:val="00892CAC"/>
    <w:rsid w:val="00892DDC"/>
    <w:rsid w:val="008931B4"/>
    <w:rsid w:val="00893662"/>
    <w:rsid w:val="00893C73"/>
    <w:rsid w:val="00894497"/>
    <w:rsid w:val="0089492A"/>
    <w:rsid w:val="00894D0C"/>
    <w:rsid w:val="008962C8"/>
    <w:rsid w:val="0089639E"/>
    <w:rsid w:val="0089675B"/>
    <w:rsid w:val="00896A6D"/>
    <w:rsid w:val="00896E0F"/>
    <w:rsid w:val="008A04EC"/>
    <w:rsid w:val="008A1023"/>
    <w:rsid w:val="008A246A"/>
    <w:rsid w:val="008A29D9"/>
    <w:rsid w:val="008A40EA"/>
    <w:rsid w:val="008A507F"/>
    <w:rsid w:val="008A5A68"/>
    <w:rsid w:val="008A665D"/>
    <w:rsid w:val="008B0821"/>
    <w:rsid w:val="008B0E7B"/>
    <w:rsid w:val="008B15D8"/>
    <w:rsid w:val="008B1D39"/>
    <w:rsid w:val="008B1FD1"/>
    <w:rsid w:val="008B3631"/>
    <w:rsid w:val="008B38F0"/>
    <w:rsid w:val="008B425D"/>
    <w:rsid w:val="008C014E"/>
    <w:rsid w:val="008C0C11"/>
    <w:rsid w:val="008C1607"/>
    <w:rsid w:val="008C1D30"/>
    <w:rsid w:val="008C1EAD"/>
    <w:rsid w:val="008C2721"/>
    <w:rsid w:val="008C2DBC"/>
    <w:rsid w:val="008C4420"/>
    <w:rsid w:val="008C5662"/>
    <w:rsid w:val="008C67CE"/>
    <w:rsid w:val="008C68B8"/>
    <w:rsid w:val="008C7A1A"/>
    <w:rsid w:val="008D0A30"/>
    <w:rsid w:val="008D0F71"/>
    <w:rsid w:val="008D1311"/>
    <w:rsid w:val="008D14F9"/>
    <w:rsid w:val="008D1A12"/>
    <w:rsid w:val="008D1C3E"/>
    <w:rsid w:val="008D3DD1"/>
    <w:rsid w:val="008D4B2D"/>
    <w:rsid w:val="008D57EE"/>
    <w:rsid w:val="008D5ECF"/>
    <w:rsid w:val="008D69E7"/>
    <w:rsid w:val="008D7979"/>
    <w:rsid w:val="008E0238"/>
    <w:rsid w:val="008E0314"/>
    <w:rsid w:val="008E042F"/>
    <w:rsid w:val="008E04C4"/>
    <w:rsid w:val="008E13A2"/>
    <w:rsid w:val="008E3495"/>
    <w:rsid w:val="008E4DBA"/>
    <w:rsid w:val="008E6D24"/>
    <w:rsid w:val="008F3955"/>
    <w:rsid w:val="008F3E32"/>
    <w:rsid w:val="008F61C6"/>
    <w:rsid w:val="008F63E9"/>
    <w:rsid w:val="008F707C"/>
    <w:rsid w:val="00900048"/>
    <w:rsid w:val="00900B00"/>
    <w:rsid w:val="00900D01"/>
    <w:rsid w:val="00900FEB"/>
    <w:rsid w:val="00903755"/>
    <w:rsid w:val="0090394C"/>
    <w:rsid w:val="00903B80"/>
    <w:rsid w:val="009042F6"/>
    <w:rsid w:val="00905F44"/>
    <w:rsid w:val="00907EDD"/>
    <w:rsid w:val="0091027B"/>
    <w:rsid w:val="009118A2"/>
    <w:rsid w:val="0091275F"/>
    <w:rsid w:val="00913393"/>
    <w:rsid w:val="00915DBD"/>
    <w:rsid w:val="00915F8D"/>
    <w:rsid w:val="009163E2"/>
    <w:rsid w:val="00920F26"/>
    <w:rsid w:val="00921821"/>
    <w:rsid w:val="00923865"/>
    <w:rsid w:val="00924246"/>
    <w:rsid w:val="009244C4"/>
    <w:rsid w:val="00925165"/>
    <w:rsid w:val="009269D8"/>
    <w:rsid w:val="009271F9"/>
    <w:rsid w:val="00927B19"/>
    <w:rsid w:val="00930DED"/>
    <w:rsid w:val="00931882"/>
    <w:rsid w:val="00931CEC"/>
    <w:rsid w:val="00931F56"/>
    <w:rsid w:val="00931FDA"/>
    <w:rsid w:val="00932227"/>
    <w:rsid w:val="009325D8"/>
    <w:rsid w:val="00933316"/>
    <w:rsid w:val="00933820"/>
    <w:rsid w:val="00933901"/>
    <w:rsid w:val="00934294"/>
    <w:rsid w:val="00935831"/>
    <w:rsid w:val="009358AD"/>
    <w:rsid w:val="009372D8"/>
    <w:rsid w:val="0093744D"/>
    <w:rsid w:val="00937731"/>
    <w:rsid w:val="009377D3"/>
    <w:rsid w:val="00940296"/>
    <w:rsid w:val="00940360"/>
    <w:rsid w:val="00942DD8"/>
    <w:rsid w:val="00944105"/>
    <w:rsid w:val="009454F0"/>
    <w:rsid w:val="00946E77"/>
    <w:rsid w:val="00946EEC"/>
    <w:rsid w:val="00947B13"/>
    <w:rsid w:val="00947FAD"/>
    <w:rsid w:val="00950C83"/>
    <w:rsid w:val="009510D4"/>
    <w:rsid w:val="0095112D"/>
    <w:rsid w:val="00952862"/>
    <w:rsid w:val="009535D3"/>
    <w:rsid w:val="00954F2A"/>
    <w:rsid w:val="009551A5"/>
    <w:rsid w:val="009558C2"/>
    <w:rsid w:val="00956B29"/>
    <w:rsid w:val="00957E90"/>
    <w:rsid w:val="00960CD9"/>
    <w:rsid w:val="00961045"/>
    <w:rsid w:val="0096395E"/>
    <w:rsid w:val="00964D13"/>
    <w:rsid w:val="009658CA"/>
    <w:rsid w:val="00965A65"/>
    <w:rsid w:val="0096750C"/>
    <w:rsid w:val="0097065F"/>
    <w:rsid w:val="009706F6"/>
    <w:rsid w:val="00970DBA"/>
    <w:rsid w:val="00971A9D"/>
    <w:rsid w:val="00972A04"/>
    <w:rsid w:val="00972D1D"/>
    <w:rsid w:val="00972E18"/>
    <w:rsid w:val="00973567"/>
    <w:rsid w:val="00973760"/>
    <w:rsid w:val="00974585"/>
    <w:rsid w:val="00975EA6"/>
    <w:rsid w:val="009763FF"/>
    <w:rsid w:val="0097713B"/>
    <w:rsid w:val="009779D8"/>
    <w:rsid w:val="009807C2"/>
    <w:rsid w:val="00980CBD"/>
    <w:rsid w:val="00981A33"/>
    <w:rsid w:val="00981DFB"/>
    <w:rsid w:val="0098209C"/>
    <w:rsid w:val="00983208"/>
    <w:rsid w:val="009833B3"/>
    <w:rsid w:val="00983821"/>
    <w:rsid w:val="0098386F"/>
    <w:rsid w:val="00984A0F"/>
    <w:rsid w:val="00984F55"/>
    <w:rsid w:val="009862EA"/>
    <w:rsid w:val="00986828"/>
    <w:rsid w:val="009878E3"/>
    <w:rsid w:val="0099211F"/>
    <w:rsid w:val="00992309"/>
    <w:rsid w:val="00992797"/>
    <w:rsid w:val="00993B71"/>
    <w:rsid w:val="009948DD"/>
    <w:rsid w:val="00995C0E"/>
    <w:rsid w:val="00996AD2"/>
    <w:rsid w:val="009979CB"/>
    <w:rsid w:val="00997C73"/>
    <w:rsid w:val="009A0175"/>
    <w:rsid w:val="009A14AC"/>
    <w:rsid w:val="009A23EA"/>
    <w:rsid w:val="009A26E6"/>
    <w:rsid w:val="009A2F54"/>
    <w:rsid w:val="009A4296"/>
    <w:rsid w:val="009A481B"/>
    <w:rsid w:val="009A5CDD"/>
    <w:rsid w:val="009A6F95"/>
    <w:rsid w:val="009A7386"/>
    <w:rsid w:val="009B0011"/>
    <w:rsid w:val="009B1242"/>
    <w:rsid w:val="009B16BF"/>
    <w:rsid w:val="009B1722"/>
    <w:rsid w:val="009B22A7"/>
    <w:rsid w:val="009B2319"/>
    <w:rsid w:val="009B3474"/>
    <w:rsid w:val="009B44F9"/>
    <w:rsid w:val="009B52FE"/>
    <w:rsid w:val="009B5AA4"/>
    <w:rsid w:val="009C1210"/>
    <w:rsid w:val="009C1332"/>
    <w:rsid w:val="009C1B8C"/>
    <w:rsid w:val="009C1C5E"/>
    <w:rsid w:val="009C1D37"/>
    <w:rsid w:val="009C21C9"/>
    <w:rsid w:val="009C45B6"/>
    <w:rsid w:val="009C49EA"/>
    <w:rsid w:val="009C715A"/>
    <w:rsid w:val="009C7EFD"/>
    <w:rsid w:val="009D2C22"/>
    <w:rsid w:val="009D46EB"/>
    <w:rsid w:val="009D4700"/>
    <w:rsid w:val="009D4DF4"/>
    <w:rsid w:val="009D528A"/>
    <w:rsid w:val="009D5790"/>
    <w:rsid w:val="009D6793"/>
    <w:rsid w:val="009D6952"/>
    <w:rsid w:val="009D7EA8"/>
    <w:rsid w:val="009E141B"/>
    <w:rsid w:val="009E1798"/>
    <w:rsid w:val="009E2A14"/>
    <w:rsid w:val="009E33DB"/>
    <w:rsid w:val="009E401F"/>
    <w:rsid w:val="009E4187"/>
    <w:rsid w:val="009E4DF3"/>
    <w:rsid w:val="009E4E9F"/>
    <w:rsid w:val="009E6575"/>
    <w:rsid w:val="009E6DAD"/>
    <w:rsid w:val="009E7BAB"/>
    <w:rsid w:val="009F0031"/>
    <w:rsid w:val="009F113B"/>
    <w:rsid w:val="009F16FA"/>
    <w:rsid w:val="009F1893"/>
    <w:rsid w:val="009F1EFB"/>
    <w:rsid w:val="009F4BA2"/>
    <w:rsid w:val="009F530A"/>
    <w:rsid w:val="009F57D5"/>
    <w:rsid w:val="009F61D2"/>
    <w:rsid w:val="009F6522"/>
    <w:rsid w:val="009F6F04"/>
    <w:rsid w:val="00A02617"/>
    <w:rsid w:val="00A03F89"/>
    <w:rsid w:val="00A04770"/>
    <w:rsid w:val="00A0492D"/>
    <w:rsid w:val="00A04D58"/>
    <w:rsid w:val="00A067C5"/>
    <w:rsid w:val="00A0745A"/>
    <w:rsid w:val="00A07697"/>
    <w:rsid w:val="00A104C9"/>
    <w:rsid w:val="00A11791"/>
    <w:rsid w:val="00A12201"/>
    <w:rsid w:val="00A13225"/>
    <w:rsid w:val="00A13F25"/>
    <w:rsid w:val="00A147CA"/>
    <w:rsid w:val="00A16B2C"/>
    <w:rsid w:val="00A1702A"/>
    <w:rsid w:val="00A212D6"/>
    <w:rsid w:val="00A225D3"/>
    <w:rsid w:val="00A2321C"/>
    <w:rsid w:val="00A24A23"/>
    <w:rsid w:val="00A2566B"/>
    <w:rsid w:val="00A25FFA"/>
    <w:rsid w:val="00A3027D"/>
    <w:rsid w:val="00A303F7"/>
    <w:rsid w:val="00A31185"/>
    <w:rsid w:val="00A330C4"/>
    <w:rsid w:val="00A333A7"/>
    <w:rsid w:val="00A33E03"/>
    <w:rsid w:val="00A34B40"/>
    <w:rsid w:val="00A35346"/>
    <w:rsid w:val="00A36FA6"/>
    <w:rsid w:val="00A36FFB"/>
    <w:rsid w:val="00A41529"/>
    <w:rsid w:val="00A41731"/>
    <w:rsid w:val="00A41956"/>
    <w:rsid w:val="00A4217A"/>
    <w:rsid w:val="00A44251"/>
    <w:rsid w:val="00A45802"/>
    <w:rsid w:val="00A474A9"/>
    <w:rsid w:val="00A5137E"/>
    <w:rsid w:val="00A537B6"/>
    <w:rsid w:val="00A53F50"/>
    <w:rsid w:val="00A5496A"/>
    <w:rsid w:val="00A54DBB"/>
    <w:rsid w:val="00A554F8"/>
    <w:rsid w:val="00A5646A"/>
    <w:rsid w:val="00A56B4E"/>
    <w:rsid w:val="00A56E45"/>
    <w:rsid w:val="00A57442"/>
    <w:rsid w:val="00A604BA"/>
    <w:rsid w:val="00A61648"/>
    <w:rsid w:val="00A61B01"/>
    <w:rsid w:val="00A61DE6"/>
    <w:rsid w:val="00A6236D"/>
    <w:rsid w:val="00A62485"/>
    <w:rsid w:val="00A650B6"/>
    <w:rsid w:val="00A65A91"/>
    <w:rsid w:val="00A65F8E"/>
    <w:rsid w:val="00A666AA"/>
    <w:rsid w:val="00A7004E"/>
    <w:rsid w:val="00A70428"/>
    <w:rsid w:val="00A716A9"/>
    <w:rsid w:val="00A71C51"/>
    <w:rsid w:val="00A72171"/>
    <w:rsid w:val="00A726A7"/>
    <w:rsid w:val="00A7487B"/>
    <w:rsid w:val="00A74DB8"/>
    <w:rsid w:val="00A75780"/>
    <w:rsid w:val="00A75F5D"/>
    <w:rsid w:val="00A7644C"/>
    <w:rsid w:val="00A803CF"/>
    <w:rsid w:val="00A80424"/>
    <w:rsid w:val="00A80812"/>
    <w:rsid w:val="00A832E5"/>
    <w:rsid w:val="00A85DA2"/>
    <w:rsid w:val="00A861B7"/>
    <w:rsid w:val="00A87772"/>
    <w:rsid w:val="00A90021"/>
    <w:rsid w:val="00A924B0"/>
    <w:rsid w:val="00A95983"/>
    <w:rsid w:val="00A95F5F"/>
    <w:rsid w:val="00A9607D"/>
    <w:rsid w:val="00A96134"/>
    <w:rsid w:val="00AA58D9"/>
    <w:rsid w:val="00AA5F5A"/>
    <w:rsid w:val="00AA74E2"/>
    <w:rsid w:val="00AB013F"/>
    <w:rsid w:val="00AB203E"/>
    <w:rsid w:val="00AB344C"/>
    <w:rsid w:val="00AB4347"/>
    <w:rsid w:val="00AB6212"/>
    <w:rsid w:val="00AB6CD4"/>
    <w:rsid w:val="00AC0BE6"/>
    <w:rsid w:val="00AC1679"/>
    <w:rsid w:val="00AC292A"/>
    <w:rsid w:val="00AC3A11"/>
    <w:rsid w:val="00AC59EE"/>
    <w:rsid w:val="00AC5E35"/>
    <w:rsid w:val="00AC63CC"/>
    <w:rsid w:val="00AC67BE"/>
    <w:rsid w:val="00AC73E3"/>
    <w:rsid w:val="00AC7BCB"/>
    <w:rsid w:val="00AD0154"/>
    <w:rsid w:val="00AD31E3"/>
    <w:rsid w:val="00AD3F02"/>
    <w:rsid w:val="00AD514F"/>
    <w:rsid w:val="00AD57D4"/>
    <w:rsid w:val="00AD7854"/>
    <w:rsid w:val="00AE07A9"/>
    <w:rsid w:val="00AE0E59"/>
    <w:rsid w:val="00AE1D64"/>
    <w:rsid w:val="00AE2846"/>
    <w:rsid w:val="00AE2BE2"/>
    <w:rsid w:val="00AE2D76"/>
    <w:rsid w:val="00AE2E82"/>
    <w:rsid w:val="00AE4989"/>
    <w:rsid w:val="00AE4C13"/>
    <w:rsid w:val="00AE5088"/>
    <w:rsid w:val="00AE541A"/>
    <w:rsid w:val="00AE588F"/>
    <w:rsid w:val="00AE5B85"/>
    <w:rsid w:val="00AE683D"/>
    <w:rsid w:val="00AE7017"/>
    <w:rsid w:val="00AF03F8"/>
    <w:rsid w:val="00AF0672"/>
    <w:rsid w:val="00AF3052"/>
    <w:rsid w:val="00AF3400"/>
    <w:rsid w:val="00AF3414"/>
    <w:rsid w:val="00AF3669"/>
    <w:rsid w:val="00AF7964"/>
    <w:rsid w:val="00AF7A04"/>
    <w:rsid w:val="00B02058"/>
    <w:rsid w:val="00B0303F"/>
    <w:rsid w:val="00B047E5"/>
    <w:rsid w:val="00B104C7"/>
    <w:rsid w:val="00B140B0"/>
    <w:rsid w:val="00B14664"/>
    <w:rsid w:val="00B14B34"/>
    <w:rsid w:val="00B151DA"/>
    <w:rsid w:val="00B154D8"/>
    <w:rsid w:val="00B16190"/>
    <w:rsid w:val="00B162C0"/>
    <w:rsid w:val="00B1656E"/>
    <w:rsid w:val="00B21841"/>
    <w:rsid w:val="00B218B1"/>
    <w:rsid w:val="00B2256F"/>
    <w:rsid w:val="00B22BF0"/>
    <w:rsid w:val="00B2370A"/>
    <w:rsid w:val="00B25A66"/>
    <w:rsid w:val="00B27404"/>
    <w:rsid w:val="00B279BC"/>
    <w:rsid w:val="00B3007D"/>
    <w:rsid w:val="00B302DC"/>
    <w:rsid w:val="00B323E7"/>
    <w:rsid w:val="00B324A9"/>
    <w:rsid w:val="00B32BF3"/>
    <w:rsid w:val="00B32C99"/>
    <w:rsid w:val="00B332E2"/>
    <w:rsid w:val="00B33B99"/>
    <w:rsid w:val="00B33BDB"/>
    <w:rsid w:val="00B33C55"/>
    <w:rsid w:val="00B35897"/>
    <w:rsid w:val="00B36ED6"/>
    <w:rsid w:val="00B37375"/>
    <w:rsid w:val="00B40260"/>
    <w:rsid w:val="00B40AA7"/>
    <w:rsid w:val="00B413C0"/>
    <w:rsid w:val="00B41EF3"/>
    <w:rsid w:val="00B421B8"/>
    <w:rsid w:val="00B42F3C"/>
    <w:rsid w:val="00B43424"/>
    <w:rsid w:val="00B446CF"/>
    <w:rsid w:val="00B44D78"/>
    <w:rsid w:val="00B46762"/>
    <w:rsid w:val="00B4680E"/>
    <w:rsid w:val="00B477F4"/>
    <w:rsid w:val="00B50007"/>
    <w:rsid w:val="00B50188"/>
    <w:rsid w:val="00B537FA"/>
    <w:rsid w:val="00B543D4"/>
    <w:rsid w:val="00B5513A"/>
    <w:rsid w:val="00B5515B"/>
    <w:rsid w:val="00B57368"/>
    <w:rsid w:val="00B5759B"/>
    <w:rsid w:val="00B57B58"/>
    <w:rsid w:val="00B60871"/>
    <w:rsid w:val="00B639A1"/>
    <w:rsid w:val="00B63C87"/>
    <w:rsid w:val="00B63F95"/>
    <w:rsid w:val="00B64C00"/>
    <w:rsid w:val="00B65448"/>
    <w:rsid w:val="00B70EC0"/>
    <w:rsid w:val="00B7215C"/>
    <w:rsid w:val="00B732CF"/>
    <w:rsid w:val="00B73551"/>
    <w:rsid w:val="00B737E1"/>
    <w:rsid w:val="00B73AA7"/>
    <w:rsid w:val="00B73C45"/>
    <w:rsid w:val="00B74E22"/>
    <w:rsid w:val="00B7595B"/>
    <w:rsid w:val="00B75FD9"/>
    <w:rsid w:val="00B7624A"/>
    <w:rsid w:val="00B7638F"/>
    <w:rsid w:val="00B764CB"/>
    <w:rsid w:val="00B774C3"/>
    <w:rsid w:val="00B778D2"/>
    <w:rsid w:val="00B77BBE"/>
    <w:rsid w:val="00B80282"/>
    <w:rsid w:val="00B81710"/>
    <w:rsid w:val="00B820C1"/>
    <w:rsid w:val="00B824CE"/>
    <w:rsid w:val="00B835BA"/>
    <w:rsid w:val="00B83AF3"/>
    <w:rsid w:val="00B83E85"/>
    <w:rsid w:val="00B83F8A"/>
    <w:rsid w:val="00B84350"/>
    <w:rsid w:val="00B84602"/>
    <w:rsid w:val="00B86F2A"/>
    <w:rsid w:val="00B91A82"/>
    <w:rsid w:val="00B93825"/>
    <w:rsid w:val="00B93BEE"/>
    <w:rsid w:val="00B9552A"/>
    <w:rsid w:val="00B95DA5"/>
    <w:rsid w:val="00B9607D"/>
    <w:rsid w:val="00B964BB"/>
    <w:rsid w:val="00B96E43"/>
    <w:rsid w:val="00B97047"/>
    <w:rsid w:val="00BA00C9"/>
    <w:rsid w:val="00BA0A86"/>
    <w:rsid w:val="00BA0C03"/>
    <w:rsid w:val="00BA1A27"/>
    <w:rsid w:val="00BA2E71"/>
    <w:rsid w:val="00BA2F4D"/>
    <w:rsid w:val="00BA3985"/>
    <w:rsid w:val="00BA4A1F"/>
    <w:rsid w:val="00BA4D92"/>
    <w:rsid w:val="00BA5F94"/>
    <w:rsid w:val="00BB001A"/>
    <w:rsid w:val="00BB0278"/>
    <w:rsid w:val="00BB1C3B"/>
    <w:rsid w:val="00BB3C80"/>
    <w:rsid w:val="00BB3E8D"/>
    <w:rsid w:val="00BB76DC"/>
    <w:rsid w:val="00BB78AA"/>
    <w:rsid w:val="00BB7A05"/>
    <w:rsid w:val="00BC125E"/>
    <w:rsid w:val="00BC2BB3"/>
    <w:rsid w:val="00BC33C0"/>
    <w:rsid w:val="00BC3827"/>
    <w:rsid w:val="00BC4CF1"/>
    <w:rsid w:val="00BC4F7F"/>
    <w:rsid w:val="00BC6237"/>
    <w:rsid w:val="00BC699D"/>
    <w:rsid w:val="00BC6BB1"/>
    <w:rsid w:val="00BC6D50"/>
    <w:rsid w:val="00BC71D9"/>
    <w:rsid w:val="00BC745E"/>
    <w:rsid w:val="00BC76D4"/>
    <w:rsid w:val="00BC7F00"/>
    <w:rsid w:val="00BD1F3E"/>
    <w:rsid w:val="00BD221D"/>
    <w:rsid w:val="00BD33FA"/>
    <w:rsid w:val="00BD3BF8"/>
    <w:rsid w:val="00BD5554"/>
    <w:rsid w:val="00BD62CA"/>
    <w:rsid w:val="00BD76FC"/>
    <w:rsid w:val="00BD7F9B"/>
    <w:rsid w:val="00BE0E81"/>
    <w:rsid w:val="00BE243C"/>
    <w:rsid w:val="00BE372E"/>
    <w:rsid w:val="00BE3B5A"/>
    <w:rsid w:val="00BE43E8"/>
    <w:rsid w:val="00BE492F"/>
    <w:rsid w:val="00BE5296"/>
    <w:rsid w:val="00BE55EA"/>
    <w:rsid w:val="00BE638B"/>
    <w:rsid w:val="00BF048F"/>
    <w:rsid w:val="00BF090D"/>
    <w:rsid w:val="00BF0DAC"/>
    <w:rsid w:val="00BF0E58"/>
    <w:rsid w:val="00BF0F7C"/>
    <w:rsid w:val="00BF1446"/>
    <w:rsid w:val="00BF3053"/>
    <w:rsid w:val="00BF3B90"/>
    <w:rsid w:val="00BF60FE"/>
    <w:rsid w:val="00BF70C4"/>
    <w:rsid w:val="00BF7158"/>
    <w:rsid w:val="00BF7999"/>
    <w:rsid w:val="00C0099F"/>
    <w:rsid w:val="00C01018"/>
    <w:rsid w:val="00C021C0"/>
    <w:rsid w:val="00C02288"/>
    <w:rsid w:val="00C022C9"/>
    <w:rsid w:val="00C02B50"/>
    <w:rsid w:val="00C03F1E"/>
    <w:rsid w:val="00C0434B"/>
    <w:rsid w:val="00C04FAA"/>
    <w:rsid w:val="00C05547"/>
    <w:rsid w:val="00C05ED1"/>
    <w:rsid w:val="00C0719A"/>
    <w:rsid w:val="00C1002F"/>
    <w:rsid w:val="00C1147D"/>
    <w:rsid w:val="00C1183D"/>
    <w:rsid w:val="00C1254B"/>
    <w:rsid w:val="00C14932"/>
    <w:rsid w:val="00C167A6"/>
    <w:rsid w:val="00C172CF"/>
    <w:rsid w:val="00C20B80"/>
    <w:rsid w:val="00C2124A"/>
    <w:rsid w:val="00C21E34"/>
    <w:rsid w:val="00C223C0"/>
    <w:rsid w:val="00C22668"/>
    <w:rsid w:val="00C2322C"/>
    <w:rsid w:val="00C25D0F"/>
    <w:rsid w:val="00C25D15"/>
    <w:rsid w:val="00C25F55"/>
    <w:rsid w:val="00C30210"/>
    <w:rsid w:val="00C30662"/>
    <w:rsid w:val="00C3077C"/>
    <w:rsid w:val="00C313D2"/>
    <w:rsid w:val="00C31767"/>
    <w:rsid w:val="00C318E5"/>
    <w:rsid w:val="00C33AD0"/>
    <w:rsid w:val="00C358E0"/>
    <w:rsid w:val="00C3632C"/>
    <w:rsid w:val="00C4053C"/>
    <w:rsid w:val="00C40AE2"/>
    <w:rsid w:val="00C40E72"/>
    <w:rsid w:val="00C4212A"/>
    <w:rsid w:val="00C42F64"/>
    <w:rsid w:val="00C436DF"/>
    <w:rsid w:val="00C43C55"/>
    <w:rsid w:val="00C44E11"/>
    <w:rsid w:val="00C450F9"/>
    <w:rsid w:val="00C458EF"/>
    <w:rsid w:val="00C46990"/>
    <w:rsid w:val="00C5162F"/>
    <w:rsid w:val="00C519ED"/>
    <w:rsid w:val="00C526B1"/>
    <w:rsid w:val="00C53865"/>
    <w:rsid w:val="00C53D8A"/>
    <w:rsid w:val="00C54A53"/>
    <w:rsid w:val="00C54DBD"/>
    <w:rsid w:val="00C61720"/>
    <w:rsid w:val="00C62EE7"/>
    <w:rsid w:val="00C633F5"/>
    <w:rsid w:val="00C6348F"/>
    <w:rsid w:val="00C64772"/>
    <w:rsid w:val="00C65D8C"/>
    <w:rsid w:val="00C70063"/>
    <w:rsid w:val="00C706FF"/>
    <w:rsid w:val="00C71017"/>
    <w:rsid w:val="00C729B7"/>
    <w:rsid w:val="00C734CD"/>
    <w:rsid w:val="00C74993"/>
    <w:rsid w:val="00C74B64"/>
    <w:rsid w:val="00C756F0"/>
    <w:rsid w:val="00C75A96"/>
    <w:rsid w:val="00C76741"/>
    <w:rsid w:val="00C76C93"/>
    <w:rsid w:val="00C77AE1"/>
    <w:rsid w:val="00C8041B"/>
    <w:rsid w:val="00C81CF1"/>
    <w:rsid w:val="00C81FB3"/>
    <w:rsid w:val="00C82614"/>
    <w:rsid w:val="00C83133"/>
    <w:rsid w:val="00C856E9"/>
    <w:rsid w:val="00C85A57"/>
    <w:rsid w:val="00C86211"/>
    <w:rsid w:val="00C91B05"/>
    <w:rsid w:val="00C95C7C"/>
    <w:rsid w:val="00C96740"/>
    <w:rsid w:val="00C978BA"/>
    <w:rsid w:val="00CA1CA3"/>
    <w:rsid w:val="00CA20DD"/>
    <w:rsid w:val="00CA2150"/>
    <w:rsid w:val="00CA2496"/>
    <w:rsid w:val="00CA3522"/>
    <w:rsid w:val="00CA3E82"/>
    <w:rsid w:val="00CA6F56"/>
    <w:rsid w:val="00CA74F9"/>
    <w:rsid w:val="00CB1615"/>
    <w:rsid w:val="00CB4DA1"/>
    <w:rsid w:val="00CB5396"/>
    <w:rsid w:val="00CB6192"/>
    <w:rsid w:val="00CB6352"/>
    <w:rsid w:val="00CB7447"/>
    <w:rsid w:val="00CC08A1"/>
    <w:rsid w:val="00CC0A8D"/>
    <w:rsid w:val="00CC258F"/>
    <w:rsid w:val="00CC3943"/>
    <w:rsid w:val="00CC3CF2"/>
    <w:rsid w:val="00CC40F9"/>
    <w:rsid w:val="00CC59D1"/>
    <w:rsid w:val="00CC5D9D"/>
    <w:rsid w:val="00CC60F9"/>
    <w:rsid w:val="00CC7151"/>
    <w:rsid w:val="00CC75B7"/>
    <w:rsid w:val="00CC79A6"/>
    <w:rsid w:val="00CD0149"/>
    <w:rsid w:val="00CD0A9D"/>
    <w:rsid w:val="00CD1574"/>
    <w:rsid w:val="00CD16D1"/>
    <w:rsid w:val="00CD3988"/>
    <w:rsid w:val="00CD6D90"/>
    <w:rsid w:val="00CD75A4"/>
    <w:rsid w:val="00CD78A4"/>
    <w:rsid w:val="00CE07E2"/>
    <w:rsid w:val="00CE10E1"/>
    <w:rsid w:val="00CE12A4"/>
    <w:rsid w:val="00CE3579"/>
    <w:rsid w:val="00CE3680"/>
    <w:rsid w:val="00CE3885"/>
    <w:rsid w:val="00CE4011"/>
    <w:rsid w:val="00CE4A2F"/>
    <w:rsid w:val="00CE4CBA"/>
    <w:rsid w:val="00CE4FC9"/>
    <w:rsid w:val="00CE56BE"/>
    <w:rsid w:val="00CF0C2F"/>
    <w:rsid w:val="00CF242D"/>
    <w:rsid w:val="00CF35ED"/>
    <w:rsid w:val="00CF38B5"/>
    <w:rsid w:val="00CF4914"/>
    <w:rsid w:val="00CF5766"/>
    <w:rsid w:val="00CF5F46"/>
    <w:rsid w:val="00CF67D0"/>
    <w:rsid w:val="00CF6ECC"/>
    <w:rsid w:val="00CF790E"/>
    <w:rsid w:val="00CF798D"/>
    <w:rsid w:val="00CF79F2"/>
    <w:rsid w:val="00D00FDC"/>
    <w:rsid w:val="00D019F2"/>
    <w:rsid w:val="00D01F87"/>
    <w:rsid w:val="00D03903"/>
    <w:rsid w:val="00D03F62"/>
    <w:rsid w:val="00D040ED"/>
    <w:rsid w:val="00D04C82"/>
    <w:rsid w:val="00D0521C"/>
    <w:rsid w:val="00D058D5"/>
    <w:rsid w:val="00D05A8B"/>
    <w:rsid w:val="00D079E5"/>
    <w:rsid w:val="00D11B05"/>
    <w:rsid w:val="00D15444"/>
    <w:rsid w:val="00D159ED"/>
    <w:rsid w:val="00D15D23"/>
    <w:rsid w:val="00D15FFC"/>
    <w:rsid w:val="00D168CD"/>
    <w:rsid w:val="00D17A44"/>
    <w:rsid w:val="00D17EC4"/>
    <w:rsid w:val="00D23561"/>
    <w:rsid w:val="00D248D8"/>
    <w:rsid w:val="00D2506B"/>
    <w:rsid w:val="00D263B9"/>
    <w:rsid w:val="00D2796F"/>
    <w:rsid w:val="00D30320"/>
    <w:rsid w:val="00D306D2"/>
    <w:rsid w:val="00D32CFE"/>
    <w:rsid w:val="00D35EDF"/>
    <w:rsid w:val="00D36150"/>
    <w:rsid w:val="00D369BC"/>
    <w:rsid w:val="00D36E0D"/>
    <w:rsid w:val="00D415FA"/>
    <w:rsid w:val="00D419FC"/>
    <w:rsid w:val="00D41A85"/>
    <w:rsid w:val="00D42415"/>
    <w:rsid w:val="00D44449"/>
    <w:rsid w:val="00D465DA"/>
    <w:rsid w:val="00D4707D"/>
    <w:rsid w:val="00D47646"/>
    <w:rsid w:val="00D5031C"/>
    <w:rsid w:val="00D50575"/>
    <w:rsid w:val="00D51BE6"/>
    <w:rsid w:val="00D54573"/>
    <w:rsid w:val="00D54A7A"/>
    <w:rsid w:val="00D55051"/>
    <w:rsid w:val="00D5505F"/>
    <w:rsid w:val="00D553B4"/>
    <w:rsid w:val="00D55FA4"/>
    <w:rsid w:val="00D61CE5"/>
    <w:rsid w:val="00D61D02"/>
    <w:rsid w:val="00D6336F"/>
    <w:rsid w:val="00D63CA5"/>
    <w:rsid w:val="00D65596"/>
    <w:rsid w:val="00D66652"/>
    <w:rsid w:val="00D66D12"/>
    <w:rsid w:val="00D715D4"/>
    <w:rsid w:val="00D720CB"/>
    <w:rsid w:val="00D7274A"/>
    <w:rsid w:val="00D72A65"/>
    <w:rsid w:val="00D738CE"/>
    <w:rsid w:val="00D73D83"/>
    <w:rsid w:val="00D7423E"/>
    <w:rsid w:val="00D75926"/>
    <w:rsid w:val="00D75E6A"/>
    <w:rsid w:val="00D77010"/>
    <w:rsid w:val="00D7745A"/>
    <w:rsid w:val="00D80F92"/>
    <w:rsid w:val="00D81573"/>
    <w:rsid w:val="00D826C2"/>
    <w:rsid w:val="00D842F1"/>
    <w:rsid w:val="00D8637B"/>
    <w:rsid w:val="00D863A5"/>
    <w:rsid w:val="00D86E09"/>
    <w:rsid w:val="00D87685"/>
    <w:rsid w:val="00D90089"/>
    <w:rsid w:val="00D932E0"/>
    <w:rsid w:val="00D93626"/>
    <w:rsid w:val="00D944E1"/>
    <w:rsid w:val="00D952BE"/>
    <w:rsid w:val="00D97A21"/>
    <w:rsid w:val="00D97DB5"/>
    <w:rsid w:val="00D97F39"/>
    <w:rsid w:val="00DA1053"/>
    <w:rsid w:val="00DA137E"/>
    <w:rsid w:val="00DA1417"/>
    <w:rsid w:val="00DA3649"/>
    <w:rsid w:val="00DA5E69"/>
    <w:rsid w:val="00DA725D"/>
    <w:rsid w:val="00DA7D91"/>
    <w:rsid w:val="00DB0123"/>
    <w:rsid w:val="00DB0B3F"/>
    <w:rsid w:val="00DB0D2E"/>
    <w:rsid w:val="00DB18FB"/>
    <w:rsid w:val="00DB19E7"/>
    <w:rsid w:val="00DB4685"/>
    <w:rsid w:val="00DB5482"/>
    <w:rsid w:val="00DB672E"/>
    <w:rsid w:val="00DB6F8A"/>
    <w:rsid w:val="00DB7AE5"/>
    <w:rsid w:val="00DC2CDE"/>
    <w:rsid w:val="00DC517C"/>
    <w:rsid w:val="00DC5CB2"/>
    <w:rsid w:val="00DC640C"/>
    <w:rsid w:val="00DC6423"/>
    <w:rsid w:val="00DC7714"/>
    <w:rsid w:val="00DC7BE0"/>
    <w:rsid w:val="00DC7C26"/>
    <w:rsid w:val="00DD190F"/>
    <w:rsid w:val="00DD19FF"/>
    <w:rsid w:val="00DD36D9"/>
    <w:rsid w:val="00DD3B20"/>
    <w:rsid w:val="00DD5B0B"/>
    <w:rsid w:val="00DD6D05"/>
    <w:rsid w:val="00DD79BE"/>
    <w:rsid w:val="00DE0390"/>
    <w:rsid w:val="00DE1159"/>
    <w:rsid w:val="00DE14A0"/>
    <w:rsid w:val="00DE1AFA"/>
    <w:rsid w:val="00DE3EFC"/>
    <w:rsid w:val="00DE5810"/>
    <w:rsid w:val="00DE5B09"/>
    <w:rsid w:val="00DE6694"/>
    <w:rsid w:val="00DE7355"/>
    <w:rsid w:val="00DF0248"/>
    <w:rsid w:val="00DF1276"/>
    <w:rsid w:val="00DF2757"/>
    <w:rsid w:val="00DF2D28"/>
    <w:rsid w:val="00DF3C29"/>
    <w:rsid w:val="00DF4422"/>
    <w:rsid w:val="00DF4826"/>
    <w:rsid w:val="00DF4AC3"/>
    <w:rsid w:val="00DF5F24"/>
    <w:rsid w:val="00DF63CA"/>
    <w:rsid w:val="00DF6405"/>
    <w:rsid w:val="00E00599"/>
    <w:rsid w:val="00E01626"/>
    <w:rsid w:val="00E018D5"/>
    <w:rsid w:val="00E020D7"/>
    <w:rsid w:val="00E02775"/>
    <w:rsid w:val="00E05189"/>
    <w:rsid w:val="00E06FCF"/>
    <w:rsid w:val="00E075F2"/>
    <w:rsid w:val="00E1038A"/>
    <w:rsid w:val="00E11325"/>
    <w:rsid w:val="00E11AE3"/>
    <w:rsid w:val="00E122B1"/>
    <w:rsid w:val="00E12598"/>
    <w:rsid w:val="00E12B4A"/>
    <w:rsid w:val="00E14DD6"/>
    <w:rsid w:val="00E160D3"/>
    <w:rsid w:val="00E165A4"/>
    <w:rsid w:val="00E16843"/>
    <w:rsid w:val="00E174DC"/>
    <w:rsid w:val="00E17AC2"/>
    <w:rsid w:val="00E208A1"/>
    <w:rsid w:val="00E21543"/>
    <w:rsid w:val="00E22988"/>
    <w:rsid w:val="00E229CE"/>
    <w:rsid w:val="00E23C99"/>
    <w:rsid w:val="00E2462A"/>
    <w:rsid w:val="00E256BF"/>
    <w:rsid w:val="00E25CAE"/>
    <w:rsid w:val="00E27AEC"/>
    <w:rsid w:val="00E27F3F"/>
    <w:rsid w:val="00E31382"/>
    <w:rsid w:val="00E31784"/>
    <w:rsid w:val="00E3186A"/>
    <w:rsid w:val="00E322A0"/>
    <w:rsid w:val="00E32C45"/>
    <w:rsid w:val="00E32FBB"/>
    <w:rsid w:val="00E343B8"/>
    <w:rsid w:val="00E350C5"/>
    <w:rsid w:val="00E35186"/>
    <w:rsid w:val="00E35B27"/>
    <w:rsid w:val="00E362EC"/>
    <w:rsid w:val="00E36DA0"/>
    <w:rsid w:val="00E4051F"/>
    <w:rsid w:val="00E413AC"/>
    <w:rsid w:val="00E415A9"/>
    <w:rsid w:val="00E420DF"/>
    <w:rsid w:val="00E427FC"/>
    <w:rsid w:val="00E42C2C"/>
    <w:rsid w:val="00E436A2"/>
    <w:rsid w:val="00E439BA"/>
    <w:rsid w:val="00E44346"/>
    <w:rsid w:val="00E44D2C"/>
    <w:rsid w:val="00E46AD5"/>
    <w:rsid w:val="00E46AEA"/>
    <w:rsid w:val="00E479EC"/>
    <w:rsid w:val="00E50355"/>
    <w:rsid w:val="00E50FF8"/>
    <w:rsid w:val="00E51757"/>
    <w:rsid w:val="00E51DC1"/>
    <w:rsid w:val="00E529BF"/>
    <w:rsid w:val="00E5637B"/>
    <w:rsid w:val="00E57404"/>
    <w:rsid w:val="00E61741"/>
    <w:rsid w:val="00E63180"/>
    <w:rsid w:val="00E632A8"/>
    <w:rsid w:val="00E655D5"/>
    <w:rsid w:val="00E67633"/>
    <w:rsid w:val="00E67D44"/>
    <w:rsid w:val="00E703F0"/>
    <w:rsid w:val="00E7216C"/>
    <w:rsid w:val="00E7256C"/>
    <w:rsid w:val="00E72B32"/>
    <w:rsid w:val="00E732B5"/>
    <w:rsid w:val="00E7373F"/>
    <w:rsid w:val="00E760F1"/>
    <w:rsid w:val="00E76EBC"/>
    <w:rsid w:val="00E802C4"/>
    <w:rsid w:val="00E81FD5"/>
    <w:rsid w:val="00E83392"/>
    <w:rsid w:val="00E85A78"/>
    <w:rsid w:val="00E86482"/>
    <w:rsid w:val="00E87342"/>
    <w:rsid w:val="00E911F5"/>
    <w:rsid w:val="00E91983"/>
    <w:rsid w:val="00E91D7D"/>
    <w:rsid w:val="00E91EF1"/>
    <w:rsid w:val="00E9225D"/>
    <w:rsid w:val="00E9288E"/>
    <w:rsid w:val="00E928AC"/>
    <w:rsid w:val="00E938BB"/>
    <w:rsid w:val="00E93A76"/>
    <w:rsid w:val="00E9516A"/>
    <w:rsid w:val="00E958D6"/>
    <w:rsid w:val="00E95A7A"/>
    <w:rsid w:val="00EA20E6"/>
    <w:rsid w:val="00EA4018"/>
    <w:rsid w:val="00EA5C49"/>
    <w:rsid w:val="00EA5FBA"/>
    <w:rsid w:val="00EA62D7"/>
    <w:rsid w:val="00EA6CF0"/>
    <w:rsid w:val="00EA7940"/>
    <w:rsid w:val="00EB316D"/>
    <w:rsid w:val="00EB392E"/>
    <w:rsid w:val="00EB3AC9"/>
    <w:rsid w:val="00EB5E25"/>
    <w:rsid w:val="00EB72CB"/>
    <w:rsid w:val="00EB7C91"/>
    <w:rsid w:val="00EB7EC4"/>
    <w:rsid w:val="00EC0257"/>
    <w:rsid w:val="00EC042E"/>
    <w:rsid w:val="00EC11DF"/>
    <w:rsid w:val="00EC2032"/>
    <w:rsid w:val="00EC29BC"/>
    <w:rsid w:val="00EC3776"/>
    <w:rsid w:val="00EC3995"/>
    <w:rsid w:val="00EC3B11"/>
    <w:rsid w:val="00EC4FC8"/>
    <w:rsid w:val="00EC6007"/>
    <w:rsid w:val="00EC697F"/>
    <w:rsid w:val="00EC6D0F"/>
    <w:rsid w:val="00ED0D8E"/>
    <w:rsid w:val="00ED11D6"/>
    <w:rsid w:val="00ED3D29"/>
    <w:rsid w:val="00ED42C1"/>
    <w:rsid w:val="00ED495C"/>
    <w:rsid w:val="00ED56EE"/>
    <w:rsid w:val="00ED68FF"/>
    <w:rsid w:val="00ED7216"/>
    <w:rsid w:val="00ED777B"/>
    <w:rsid w:val="00ED7CD2"/>
    <w:rsid w:val="00EE03D0"/>
    <w:rsid w:val="00EE234A"/>
    <w:rsid w:val="00EE3565"/>
    <w:rsid w:val="00EE391A"/>
    <w:rsid w:val="00EE3AA8"/>
    <w:rsid w:val="00EE3E61"/>
    <w:rsid w:val="00EE3F10"/>
    <w:rsid w:val="00EE42EF"/>
    <w:rsid w:val="00EE77EC"/>
    <w:rsid w:val="00EF0F9E"/>
    <w:rsid w:val="00EF1CBE"/>
    <w:rsid w:val="00EF1E8E"/>
    <w:rsid w:val="00EF26AB"/>
    <w:rsid w:val="00EF4B6A"/>
    <w:rsid w:val="00EF6960"/>
    <w:rsid w:val="00F0198A"/>
    <w:rsid w:val="00F01C6F"/>
    <w:rsid w:val="00F025B2"/>
    <w:rsid w:val="00F046D6"/>
    <w:rsid w:val="00F056CE"/>
    <w:rsid w:val="00F062C4"/>
    <w:rsid w:val="00F06673"/>
    <w:rsid w:val="00F07FD9"/>
    <w:rsid w:val="00F10216"/>
    <w:rsid w:val="00F1175F"/>
    <w:rsid w:val="00F1204D"/>
    <w:rsid w:val="00F129E5"/>
    <w:rsid w:val="00F14199"/>
    <w:rsid w:val="00F1566D"/>
    <w:rsid w:val="00F16B09"/>
    <w:rsid w:val="00F20121"/>
    <w:rsid w:val="00F213C2"/>
    <w:rsid w:val="00F2272F"/>
    <w:rsid w:val="00F24CE3"/>
    <w:rsid w:val="00F251CB"/>
    <w:rsid w:val="00F256B0"/>
    <w:rsid w:val="00F265EE"/>
    <w:rsid w:val="00F26D7D"/>
    <w:rsid w:val="00F30BD2"/>
    <w:rsid w:val="00F324C1"/>
    <w:rsid w:val="00F32809"/>
    <w:rsid w:val="00F352CF"/>
    <w:rsid w:val="00F35AAF"/>
    <w:rsid w:val="00F40963"/>
    <w:rsid w:val="00F417C5"/>
    <w:rsid w:val="00F418C3"/>
    <w:rsid w:val="00F427CC"/>
    <w:rsid w:val="00F42BF2"/>
    <w:rsid w:val="00F43AD9"/>
    <w:rsid w:val="00F441DE"/>
    <w:rsid w:val="00F452EA"/>
    <w:rsid w:val="00F45639"/>
    <w:rsid w:val="00F47E8A"/>
    <w:rsid w:val="00F47FD9"/>
    <w:rsid w:val="00F5169B"/>
    <w:rsid w:val="00F51DDB"/>
    <w:rsid w:val="00F52412"/>
    <w:rsid w:val="00F55E49"/>
    <w:rsid w:val="00F56300"/>
    <w:rsid w:val="00F57B62"/>
    <w:rsid w:val="00F605F9"/>
    <w:rsid w:val="00F60DBE"/>
    <w:rsid w:val="00F60F83"/>
    <w:rsid w:val="00F62FC2"/>
    <w:rsid w:val="00F648C5"/>
    <w:rsid w:val="00F64AAE"/>
    <w:rsid w:val="00F656D9"/>
    <w:rsid w:val="00F66183"/>
    <w:rsid w:val="00F679F8"/>
    <w:rsid w:val="00F72A76"/>
    <w:rsid w:val="00F73AED"/>
    <w:rsid w:val="00F73AFB"/>
    <w:rsid w:val="00F73D14"/>
    <w:rsid w:val="00F744AD"/>
    <w:rsid w:val="00F757C9"/>
    <w:rsid w:val="00F764F1"/>
    <w:rsid w:val="00F76BDD"/>
    <w:rsid w:val="00F812BF"/>
    <w:rsid w:val="00F81662"/>
    <w:rsid w:val="00F819FD"/>
    <w:rsid w:val="00F81FBC"/>
    <w:rsid w:val="00F82270"/>
    <w:rsid w:val="00F8476D"/>
    <w:rsid w:val="00F84A7E"/>
    <w:rsid w:val="00F84ABC"/>
    <w:rsid w:val="00F85090"/>
    <w:rsid w:val="00F85645"/>
    <w:rsid w:val="00F8588F"/>
    <w:rsid w:val="00F8606A"/>
    <w:rsid w:val="00F87631"/>
    <w:rsid w:val="00F90196"/>
    <w:rsid w:val="00F90AF8"/>
    <w:rsid w:val="00F92E65"/>
    <w:rsid w:val="00F932AF"/>
    <w:rsid w:val="00F93618"/>
    <w:rsid w:val="00F9481A"/>
    <w:rsid w:val="00F94B9D"/>
    <w:rsid w:val="00F950DD"/>
    <w:rsid w:val="00F954F9"/>
    <w:rsid w:val="00F95CCA"/>
    <w:rsid w:val="00F96914"/>
    <w:rsid w:val="00F97970"/>
    <w:rsid w:val="00FA0839"/>
    <w:rsid w:val="00FA0EA3"/>
    <w:rsid w:val="00FA1E76"/>
    <w:rsid w:val="00FA2CE6"/>
    <w:rsid w:val="00FA33C3"/>
    <w:rsid w:val="00FA4351"/>
    <w:rsid w:val="00FA5492"/>
    <w:rsid w:val="00FA6E90"/>
    <w:rsid w:val="00FA7A75"/>
    <w:rsid w:val="00FB11CF"/>
    <w:rsid w:val="00FB131E"/>
    <w:rsid w:val="00FB185F"/>
    <w:rsid w:val="00FB2AF6"/>
    <w:rsid w:val="00FB3017"/>
    <w:rsid w:val="00FB3349"/>
    <w:rsid w:val="00FB346F"/>
    <w:rsid w:val="00FB4FEE"/>
    <w:rsid w:val="00FB57E3"/>
    <w:rsid w:val="00FB58B2"/>
    <w:rsid w:val="00FB624A"/>
    <w:rsid w:val="00FB6C9A"/>
    <w:rsid w:val="00FB79F3"/>
    <w:rsid w:val="00FC0933"/>
    <w:rsid w:val="00FC0A22"/>
    <w:rsid w:val="00FC2CF5"/>
    <w:rsid w:val="00FC4C2B"/>
    <w:rsid w:val="00FC5098"/>
    <w:rsid w:val="00FC5612"/>
    <w:rsid w:val="00FC6360"/>
    <w:rsid w:val="00FC6DF6"/>
    <w:rsid w:val="00FC72AF"/>
    <w:rsid w:val="00FC7CD6"/>
    <w:rsid w:val="00FD0BD2"/>
    <w:rsid w:val="00FD0FC9"/>
    <w:rsid w:val="00FD1662"/>
    <w:rsid w:val="00FD26C9"/>
    <w:rsid w:val="00FD2E55"/>
    <w:rsid w:val="00FD3416"/>
    <w:rsid w:val="00FD3C0D"/>
    <w:rsid w:val="00FD47BF"/>
    <w:rsid w:val="00FD4FB1"/>
    <w:rsid w:val="00FD78F0"/>
    <w:rsid w:val="00FD7A13"/>
    <w:rsid w:val="00FD7DA1"/>
    <w:rsid w:val="00FD7F0E"/>
    <w:rsid w:val="00FE10DB"/>
    <w:rsid w:val="00FE12C1"/>
    <w:rsid w:val="00FE15C0"/>
    <w:rsid w:val="00FE2652"/>
    <w:rsid w:val="00FE2A38"/>
    <w:rsid w:val="00FE353B"/>
    <w:rsid w:val="00FE3A5E"/>
    <w:rsid w:val="00FE3A63"/>
    <w:rsid w:val="00FE70E5"/>
    <w:rsid w:val="00FE732A"/>
    <w:rsid w:val="00FF0E17"/>
    <w:rsid w:val="00FF2DC7"/>
    <w:rsid w:val="00FF42BE"/>
    <w:rsid w:val="00FF5A31"/>
    <w:rsid w:val="00FF60F5"/>
    <w:rsid w:val="00FF69F6"/>
    <w:rsid w:val="00FF6FA1"/>
    <w:rsid w:val="00FF735E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AF9CC7A-5528-4ACF-B314-1B0A8E997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3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1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1A7B6F"/>
    <w:pPr>
      <w:spacing w:after="240" w:line="240" w:lineRule="atLeast"/>
    </w:pPr>
    <w:rPr>
      <w:lang w:eastAsia="en-US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E46AEA"/>
    <w:pPr>
      <w:keepNext/>
      <w:keepLines/>
      <w:numPr>
        <w:numId w:val="5"/>
      </w:numPr>
      <w:spacing w:after="480" w:line="600" w:lineRule="atLeast"/>
      <w:outlineLvl w:val="0"/>
    </w:pPr>
    <w:rPr>
      <w:rFonts w:eastAsia="Times New Roman"/>
      <w:b/>
      <w:bCs/>
      <w:i/>
      <w:sz w:val="56"/>
      <w:szCs w:val="28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E46AEA"/>
    <w:pPr>
      <w:keepNext/>
      <w:keepLines/>
      <w:numPr>
        <w:ilvl w:val="1"/>
        <w:numId w:val="5"/>
      </w:numPr>
      <w:spacing w:after="40" w:line="240" w:lineRule="auto"/>
      <w:outlineLvl w:val="1"/>
    </w:pPr>
    <w:rPr>
      <w:rFonts w:eastAsia="Times New Roman"/>
      <w:b/>
      <w:bCs/>
      <w:i/>
      <w:color w:val="DC6900"/>
      <w:sz w:val="32"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E46AEA"/>
    <w:pPr>
      <w:keepNext/>
      <w:keepLines/>
      <w:numPr>
        <w:ilvl w:val="2"/>
        <w:numId w:val="5"/>
      </w:numPr>
      <w:spacing w:after="40" w:line="240" w:lineRule="auto"/>
      <w:outlineLvl w:val="2"/>
    </w:pPr>
    <w:rPr>
      <w:rFonts w:eastAsia="Times New Roman"/>
      <w:bCs/>
      <w:i/>
      <w:color w:val="DC6900"/>
      <w:sz w:val="32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E46AEA"/>
    <w:pPr>
      <w:keepNext/>
      <w:keepLines/>
      <w:numPr>
        <w:ilvl w:val="3"/>
        <w:numId w:val="5"/>
      </w:numPr>
      <w:spacing w:after="40" w:line="240" w:lineRule="auto"/>
      <w:outlineLvl w:val="3"/>
    </w:pPr>
    <w:rPr>
      <w:rFonts w:eastAsia="Times New Roman"/>
      <w:bCs/>
      <w:iCs/>
      <w:color w:val="DC6900"/>
      <w:sz w:val="32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E46AEA"/>
    <w:pPr>
      <w:keepNext/>
      <w:keepLines/>
      <w:numPr>
        <w:ilvl w:val="4"/>
        <w:numId w:val="5"/>
      </w:numPr>
      <w:spacing w:after="40" w:line="240" w:lineRule="auto"/>
      <w:outlineLvl w:val="4"/>
    </w:pPr>
    <w:rPr>
      <w:rFonts w:eastAsia="Times New Roman"/>
      <w:color w:val="DC6900"/>
    </w:rPr>
  </w:style>
  <w:style w:type="paragraph" w:styleId="Heading6">
    <w:name w:val="heading 6"/>
    <w:basedOn w:val="Normal"/>
    <w:next w:val="Normal"/>
    <w:link w:val="Heading6Char"/>
    <w:uiPriority w:val="9"/>
    <w:qFormat/>
    <w:rsid w:val="00E46AEA"/>
    <w:pPr>
      <w:keepNext/>
      <w:keepLines/>
      <w:numPr>
        <w:ilvl w:val="5"/>
        <w:numId w:val="5"/>
      </w:numPr>
      <w:spacing w:after="40" w:line="240" w:lineRule="auto"/>
      <w:outlineLvl w:val="5"/>
    </w:pPr>
    <w:rPr>
      <w:rFonts w:eastAsia="Times New Roman"/>
      <w:iCs/>
      <w:color w:val="DC6900"/>
    </w:rPr>
  </w:style>
  <w:style w:type="paragraph" w:styleId="Heading7">
    <w:name w:val="heading 7"/>
    <w:basedOn w:val="Normal"/>
    <w:next w:val="Normal"/>
    <w:link w:val="Heading7Char"/>
    <w:uiPriority w:val="9"/>
    <w:qFormat/>
    <w:rsid w:val="00E46AEA"/>
    <w:pPr>
      <w:keepNext/>
      <w:keepLines/>
      <w:numPr>
        <w:ilvl w:val="6"/>
        <w:numId w:val="5"/>
      </w:numPr>
      <w:spacing w:after="40" w:line="240" w:lineRule="auto"/>
      <w:outlineLvl w:val="6"/>
    </w:pPr>
    <w:rPr>
      <w:rFonts w:eastAsia="Times New Roman"/>
      <w:iCs/>
      <w:color w:val="DC6900"/>
    </w:rPr>
  </w:style>
  <w:style w:type="paragraph" w:styleId="Heading8">
    <w:name w:val="heading 8"/>
    <w:basedOn w:val="Normal"/>
    <w:next w:val="Normal"/>
    <w:link w:val="Heading8Char"/>
    <w:uiPriority w:val="9"/>
    <w:qFormat/>
    <w:rsid w:val="00E46AEA"/>
    <w:pPr>
      <w:keepNext/>
      <w:keepLines/>
      <w:numPr>
        <w:ilvl w:val="7"/>
        <w:numId w:val="5"/>
      </w:numPr>
      <w:spacing w:after="40" w:line="240" w:lineRule="auto"/>
      <w:outlineLvl w:val="7"/>
    </w:pPr>
    <w:rPr>
      <w:rFonts w:eastAsia="Times New Roman"/>
      <w:color w:val="DC6900"/>
    </w:rPr>
  </w:style>
  <w:style w:type="paragraph" w:styleId="Heading9">
    <w:name w:val="heading 9"/>
    <w:basedOn w:val="Normal"/>
    <w:next w:val="Normal"/>
    <w:link w:val="Heading9Char"/>
    <w:uiPriority w:val="9"/>
    <w:qFormat/>
    <w:rsid w:val="00E46AEA"/>
    <w:pPr>
      <w:keepNext/>
      <w:keepLines/>
      <w:numPr>
        <w:ilvl w:val="8"/>
        <w:numId w:val="5"/>
      </w:numPr>
      <w:spacing w:after="40" w:line="240" w:lineRule="auto"/>
      <w:outlineLvl w:val="8"/>
    </w:pPr>
    <w:rPr>
      <w:rFonts w:eastAsia="Times New Roman"/>
      <w:iCs/>
      <w:color w:val="DC69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E46AEA"/>
  </w:style>
  <w:style w:type="character" w:customStyle="1" w:styleId="BodyTextChar">
    <w:name w:val="Body Text Char"/>
    <w:basedOn w:val="DefaultParagraphFont"/>
    <w:link w:val="BodyText"/>
    <w:rsid w:val="00E46AEA"/>
  </w:style>
  <w:style w:type="paragraph" w:customStyle="1" w:styleId="BodySingle">
    <w:name w:val="Body Single"/>
    <w:basedOn w:val="BodyText"/>
    <w:link w:val="BodySingleChar"/>
    <w:uiPriority w:val="1"/>
    <w:qFormat/>
    <w:rsid w:val="00E46AEA"/>
    <w:pPr>
      <w:spacing w:after="0"/>
    </w:pPr>
  </w:style>
  <w:style w:type="paragraph" w:styleId="Header">
    <w:name w:val="header"/>
    <w:basedOn w:val="Normal"/>
    <w:link w:val="HeaderChar"/>
    <w:unhideWhenUsed/>
    <w:rsid w:val="00E46AEA"/>
    <w:pPr>
      <w:spacing w:after="0" w:line="240" w:lineRule="auto"/>
    </w:pPr>
    <w:rPr>
      <w:rFonts w:ascii="Arial" w:hAnsi="Arial"/>
      <w:sz w:val="19"/>
    </w:rPr>
  </w:style>
  <w:style w:type="character" w:customStyle="1" w:styleId="BodySingleChar">
    <w:name w:val="Body Single Char"/>
    <w:basedOn w:val="BodyTextChar"/>
    <w:link w:val="BodySingle"/>
    <w:uiPriority w:val="1"/>
    <w:rsid w:val="00E46AEA"/>
  </w:style>
  <w:style w:type="character" w:customStyle="1" w:styleId="HeaderChar">
    <w:name w:val="Header Char"/>
    <w:basedOn w:val="DefaultParagraphFont"/>
    <w:link w:val="Header"/>
    <w:uiPriority w:val="99"/>
    <w:rsid w:val="00E46AEA"/>
    <w:rPr>
      <w:rFonts w:ascii="Arial" w:hAnsi="Arial"/>
      <w:sz w:val="19"/>
    </w:rPr>
  </w:style>
  <w:style w:type="paragraph" w:styleId="Footer">
    <w:name w:val="footer"/>
    <w:basedOn w:val="Normal"/>
    <w:link w:val="FooterChar"/>
    <w:uiPriority w:val="99"/>
    <w:unhideWhenUsed/>
    <w:rsid w:val="00E46AEA"/>
    <w:pPr>
      <w:spacing w:after="0" w:line="240" w:lineRule="auto"/>
    </w:pPr>
    <w:rPr>
      <w:rFonts w:ascii="Arial" w:hAnsi="Arial"/>
      <w:sz w:val="19"/>
    </w:rPr>
  </w:style>
  <w:style w:type="character" w:customStyle="1" w:styleId="FooterChar">
    <w:name w:val="Footer Char"/>
    <w:basedOn w:val="DefaultParagraphFont"/>
    <w:link w:val="Footer"/>
    <w:uiPriority w:val="99"/>
    <w:rsid w:val="00E46AEA"/>
    <w:rPr>
      <w:rFonts w:ascii="Arial" w:hAnsi="Arial"/>
      <w:sz w:val="19"/>
    </w:rPr>
  </w:style>
  <w:style w:type="character" w:customStyle="1" w:styleId="Heading1Char">
    <w:name w:val="Heading 1 Char"/>
    <w:basedOn w:val="DefaultParagraphFont"/>
    <w:link w:val="Heading1"/>
    <w:uiPriority w:val="9"/>
    <w:rsid w:val="00E46AEA"/>
    <w:rPr>
      <w:rFonts w:eastAsia="Times New Roman"/>
      <w:b/>
      <w:bCs/>
      <w:i/>
      <w:sz w:val="56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46AEA"/>
    <w:rPr>
      <w:rFonts w:eastAsia="Times New Roman"/>
      <w:b/>
      <w:bCs/>
      <w:i/>
      <w:color w:val="DC6900"/>
      <w:sz w:val="32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46AEA"/>
    <w:rPr>
      <w:rFonts w:eastAsia="Times New Roman"/>
      <w:bCs/>
      <w:i/>
      <w:color w:val="DC6900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E46AEA"/>
    <w:rPr>
      <w:rFonts w:eastAsia="Times New Roman"/>
      <w:bCs/>
      <w:iCs/>
      <w:color w:val="DC6900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E46AEA"/>
    <w:rPr>
      <w:rFonts w:eastAsia="Times New Roman"/>
      <w:color w:val="DC6900"/>
      <w:lang w:eastAsia="en-US"/>
    </w:rPr>
  </w:style>
  <w:style w:type="paragraph" w:styleId="Title">
    <w:name w:val="Title"/>
    <w:basedOn w:val="Normal"/>
    <w:next w:val="Subtitle"/>
    <w:link w:val="TitleChar"/>
    <w:uiPriority w:val="10"/>
    <w:qFormat/>
    <w:rsid w:val="00E46AEA"/>
    <w:pPr>
      <w:spacing w:after="0" w:line="240" w:lineRule="auto"/>
      <w:contextualSpacing/>
    </w:pPr>
    <w:rPr>
      <w:rFonts w:eastAsia="Times New Roman"/>
      <w:b/>
      <w:i/>
      <w:spacing w:val="5"/>
      <w:kern w:val="28"/>
      <w:sz w:val="8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6AEA"/>
    <w:rPr>
      <w:rFonts w:ascii="Georgia" w:eastAsia="Times New Roman" w:hAnsi="Georgia" w:cs="Times New Roman"/>
      <w:b/>
      <w:i/>
      <w:spacing w:val="5"/>
      <w:kern w:val="28"/>
      <w:sz w:val="80"/>
      <w:szCs w:val="5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46AEA"/>
    <w:pPr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6AEA"/>
    <w:pPr>
      <w:numPr>
        <w:ilvl w:val="1"/>
      </w:numPr>
      <w:spacing w:after="1200" w:line="240" w:lineRule="auto"/>
    </w:pPr>
    <w:rPr>
      <w:rFonts w:eastAsia="Times New Roman"/>
      <w:iCs/>
      <w:spacing w:val="15"/>
      <w:sz w:val="8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46AEA"/>
    <w:rPr>
      <w:rFonts w:ascii="Georgia" w:eastAsia="Times New Roman" w:hAnsi="Georgia" w:cs="Times New Roman"/>
      <w:iCs/>
      <w:spacing w:val="15"/>
      <w:sz w:val="80"/>
      <w:szCs w:val="24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46AEA"/>
    <w:pPr>
      <w:pBdr>
        <w:top w:val="single" w:sz="8" w:space="4" w:color="DC6900"/>
      </w:pBdr>
      <w:spacing w:before="120" w:after="120"/>
      <w:ind w:left="284" w:hanging="284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E46AEA"/>
    <w:pPr>
      <w:pBdr>
        <w:top w:val="dotted" w:sz="8" w:space="4" w:color="DC6900"/>
      </w:pBdr>
      <w:spacing w:before="120" w:after="120"/>
      <w:ind w:left="284" w:hanging="284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E46AEA"/>
    <w:pPr>
      <w:spacing w:before="120" w:after="120"/>
      <w:ind w:left="568" w:hanging="284"/>
    </w:pPr>
  </w:style>
  <w:style w:type="character" w:styleId="Hyperlink">
    <w:name w:val="Hyperlink"/>
    <w:basedOn w:val="DefaultParagraphFont"/>
    <w:uiPriority w:val="99"/>
    <w:unhideWhenUsed/>
    <w:rsid w:val="00E46AE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AEA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E46AEA"/>
    <w:pPr>
      <w:numPr>
        <w:numId w:val="4"/>
      </w:numPr>
      <w:contextualSpacing/>
    </w:pPr>
  </w:style>
  <w:style w:type="numbering" w:customStyle="1" w:styleId="PwCListBullets1">
    <w:name w:val="PwC List Bullets 1"/>
    <w:uiPriority w:val="99"/>
    <w:rsid w:val="00E46AEA"/>
    <w:pPr>
      <w:numPr>
        <w:numId w:val="1"/>
      </w:numPr>
    </w:pPr>
  </w:style>
  <w:style w:type="numbering" w:customStyle="1" w:styleId="PwCListNumbers1">
    <w:name w:val="PwC List Numbers 1"/>
    <w:uiPriority w:val="99"/>
    <w:rsid w:val="00E46AEA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E46AEA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E46AEA"/>
    <w:pPr>
      <w:numPr>
        <w:ilvl w:val="1"/>
        <w:numId w:val="4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E46AEA"/>
    <w:pPr>
      <w:numPr>
        <w:ilvl w:val="2"/>
        <w:numId w:val="4"/>
      </w:numPr>
      <w:contextualSpacing/>
    </w:pPr>
  </w:style>
  <w:style w:type="paragraph" w:styleId="ListBullet4">
    <w:name w:val="List Bullet 4"/>
    <w:basedOn w:val="Normal"/>
    <w:uiPriority w:val="13"/>
    <w:unhideWhenUsed/>
    <w:rsid w:val="00E46AEA"/>
    <w:pPr>
      <w:numPr>
        <w:ilvl w:val="3"/>
        <w:numId w:val="4"/>
      </w:numPr>
      <w:contextualSpacing/>
    </w:pPr>
  </w:style>
  <w:style w:type="paragraph" w:styleId="ListBullet5">
    <w:name w:val="List Bullet 5"/>
    <w:basedOn w:val="Normal"/>
    <w:uiPriority w:val="13"/>
    <w:unhideWhenUsed/>
    <w:rsid w:val="00E46AEA"/>
    <w:pPr>
      <w:numPr>
        <w:ilvl w:val="4"/>
        <w:numId w:val="4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E46AEA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E46AEA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E46AEA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E46AEA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E46AEA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E46AEA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E46AEA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E46AEA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E46AEA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E46AEA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E46AEA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E46AEA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E46AEA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E46AEA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E46A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Figures">
    <w:name w:val="PwC Table Figures"/>
    <w:basedOn w:val="TableNormal"/>
    <w:uiPriority w:val="99"/>
    <w:qFormat/>
    <w:rsid w:val="00E46AEA"/>
    <w:pPr>
      <w:tabs>
        <w:tab w:val="decimal" w:pos="1134"/>
      </w:tabs>
      <w:spacing w:before="60" w:after="60"/>
    </w:pPr>
    <w:rPr>
      <w:rFonts w:ascii="Arial" w:hAnsi="Arial"/>
    </w:rPr>
    <w:tblPr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Courier New" w:hAnsi="Courier New"/>
        <w:b/>
        <w:i w:val="0"/>
        <w:color w:val="auto"/>
        <w:sz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E46AEA"/>
    <w:pPr>
      <w:spacing w:before="60" w:after="60"/>
    </w:p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ubHeading">
    <w:name w:val="Sub Heading"/>
    <w:basedOn w:val="Heading1"/>
    <w:uiPriority w:val="99"/>
    <w:qFormat/>
    <w:rsid w:val="00E46AEA"/>
    <w:rPr>
      <w:b w:val="0"/>
      <w:i w:val="0"/>
    </w:rPr>
  </w:style>
  <w:style w:type="paragraph" w:customStyle="1" w:styleId="Heading1NoSpacing">
    <w:name w:val="Heading 1 No Spacing"/>
    <w:basedOn w:val="Heading1"/>
    <w:next w:val="Heading2"/>
    <w:link w:val="Heading1NoSpacingChar"/>
    <w:uiPriority w:val="9"/>
    <w:qFormat/>
    <w:rsid w:val="00E46AEA"/>
    <w:pPr>
      <w:spacing w:after="0"/>
    </w:pPr>
  </w:style>
  <w:style w:type="character" w:customStyle="1" w:styleId="Heading1NoSpacingChar">
    <w:name w:val="Heading 1 No Spacing Char"/>
    <w:basedOn w:val="Heading1Char"/>
    <w:link w:val="Heading1NoSpacing"/>
    <w:uiPriority w:val="9"/>
    <w:rsid w:val="00E46AEA"/>
    <w:rPr>
      <w:rFonts w:eastAsia="Times New Roman"/>
      <w:b/>
      <w:bCs/>
      <w:i/>
      <w:sz w:val="56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E46AEA"/>
    <w:rPr>
      <w:rFonts w:eastAsia="Times New Roman"/>
      <w:iCs/>
      <w:color w:val="DC690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E46AEA"/>
    <w:rPr>
      <w:rFonts w:eastAsia="Times New Roman"/>
      <w:iCs/>
      <w:color w:val="DC690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E46AEA"/>
    <w:rPr>
      <w:rFonts w:eastAsia="Times New Roman"/>
      <w:color w:val="DC690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E46AEA"/>
    <w:rPr>
      <w:rFonts w:eastAsia="Times New Roman"/>
      <w:iCs/>
      <w:color w:val="DC6900"/>
      <w:lang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E46AEA"/>
    <w:pPr>
      <w:spacing w:after="120"/>
      <w:ind w:left="851" w:hanging="284"/>
    </w:pPr>
  </w:style>
  <w:style w:type="paragraph" w:styleId="TOC5">
    <w:name w:val="toc 5"/>
    <w:basedOn w:val="Normal"/>
    <w:next w:val="Normal"/>
    <w:autoRedefine/>
    <w:uiPriority w:val="39"/>
    <w:unhideWhenUsed/>
    <w:rsid w:val="00E46AEA"/>
    <w:pPr>
      <w:spacing w:after="120"/>
      <w:ind w:left="1135" w:hanging="284"/>
    </w:pPr>
  </w:style>
  <w:style w:type="paragraph" w:styleId="TOC6">
    <w:name w:val="toc 6"/>
    <w:basedOn w:val="Normal"/>
    <w:next w:val="Normal"/>
    <w:autoRedefine/>
    <w:uiPriority w:val="39"/>
    <w:unhideWhenUsed/>
    <w:rsid w:val="00E46AEA"/>
    <w:pPr>
      <w:spacing w:after="120"/>
      <w:ind w:left="1418" w:hanging="284"/>
    </w:pPr>
  </w:style>
  <w:style w:type="paragraph" w:styleId="TOC7">
    <w:name w:val="toc 7"/>
    <w:basedOn w:val="Normal"/>
    <w:next w:val="Normal"/>
    <w:autoRedefine/>
    <w:uiPriority w:val="39"/>
    <w:unhideWhenUsed/>
    <w:rsid w:val="00E46AEA"/>
    <w:pPr>
      <w:spacing w:after="120"/>
      <w:ind w:left="1702" w:hanging="284"/>
    </w:pPr>
  </w:style>
  <w:style w:type="paragraph" w:styleId="TOC8">
    <w:name w:val="toc 8"/>
    <w:basedOn w:val="Normal"/>
    <w:next w:val="Normal"/>
    <w:autoRedefine/>
    <w:uiPriority w:val="39"/>
    <w:unhideWhenUsed/>
    <w:rsid w:val="00E46AEA"/>
    <w:pPr>
      <w:spacing w:after="120"/>
      <w:ind w:left="1985" w:hanging="284"/>
    </w:pPr>
  </w:style>
  <w:style w:type="paragraph" w:styleId="TOC9">
    <w:name w:val="toc 9"/>
    <w:basedOn w:val="Normal"/>
    <w:next w:val="Normal"/>
    <w:autoRedefine/>
    <w:uiPriority w:val="39"/>
    <w:unhideWhenUsed/>
    <w:rsid w:val="00E46AEA"/>
    <w:pPr>
      <w:spacing w:after="120"/>
      <w:ind w:left="2269" w:hanging="284"/>
    </w:pPr>
  </w:style>
  <w:style w:type="character" w:styleId="Emphasis">
    <w:name w:val="Emphasis"/>
    <w:basedOn w:val="DefaultParagraphFont"/>
    <w:uiPriority w:val="20"/>
    <w:qFormat/>
    <w:rsid w:val="00E46AEA"/>
    <w:rPr>
      <w:i/>
      <w:i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E46AEA"/>
    <w:rPr>
      <w:i/>
      <w:iCs/>
      <w:color w:val="000000"/>
    </w:rPr>
  </w:style>
  <w:style w:type="character" w:customStyle="1" w:styleId="ColorfulGrid-Accent1Char">
    <w:name w:val="Colorful Grid - Accent 1 Char"/>
    <w:basedOn w:val="DefaultParagraphFont"/>
    <w:link w:val="ColorfulGrid-Accent11"/>
    <w:uiPriority w:val="29"/>
    <w:rsid w:val="00E46AEA"/>
    <w:rPr>
      <w:i/>
      <w:iCs/>
      <w:color w:val="000000"/>
    </w:rPr>
  </w:style>
  <w:style w:type="paragraph" w:styleId="BlockText">
    <w:name w:val="Block Text"/>
    <w:basedOn w:val="Normal"/>
    <w:next w:val="BodyText3"/>
    <w:uiPriority w:val="99"/>
    <w:unhideWhenUsed/>
    <w:qFormat/>
    <w:rsid w:val="00E46AEA"/>
    <w:pPr>
      <w:spacing w:line="240" w:lineRule="auto"/>
    </w:pPr>
    <w:rPr>
      <w:b/>
      <w:i/>
      <w:color w:val="DC6900"/>
      <w:sz w:val="48"/>
      <w:szCs w:val="48"/>
    </w:rPr>
  </w:style>
  <w:style w:type="paragraph" w:customStyle="1" w:styleId="BlockText2">
    <w:name w:val="Block Text 2"/>
    <w:basedOn w:val="Normal"/>
    <w:uiPriority w:val="99"/>
    <w:qFormat/>
    <w:rsid w:val="00E46AEA"/>
    <w:pPr>
      <w:pBdr>
        <w:top w:val="single" w:sz="2" w:space="10" w:color="DC6900"/>
        <w:left w:val="single" w:sz="2" w:space="10" w:color="DC6900"/>
        <w:bottom w:val="single" w:sz="2" w:space="10" w:color="DC6900"/>
        <w:right w:val="single" w:sz="2" w:space="10" w:color="DC6900"/>
      </w:pBdr>
      <w:shd w:val="clear" w:color="auto" w:fill="DC6900"/>
      <w:spacing w:line="240" w:lineRule="auto"/>
      <w:ind w:left="227" w:right="227"/>
    </w:pPr>
    <w:rPr>
      <w:i/>
      <w:color w:val="FFFFFF"/>
      <w:sz w:val="48"/>
      <w:szCs w:val="48"/>
    </w:rPr>
  </w:style>
  <w:style w:type="paragraph" w:customStyle="1" w:styleId="BlockText3">
    <w:name w:val="Block Text 3"/>
    <w:basedOn w:val="BlockText"/>
    <w:uiPriority w:val="99"/>
    <w:qFormat/>
    <w:rsid w:val="00E46AEA"/>
    <w:pPr>
      <w:pBdr>
        <w:top w:val="single" w:sz="8" w:space="10" w:color="F2F2F2"/>
        <w:left w:val="single" w:sz="8" w:space="10" w:color="F2F2F2"/>
        <w:bottom w:val="single" w:sz="8" w:space="10" w:color="F2F2F2"/>
        <w:right w:val="single" w:sz="8" w:space="10" w:color="F2F2F2"/>
      </w:pBdr>
      <w:shd w:val="clear" w:color="auto" w:fill="F2F2F2"/>
      <w:ind w:left="227" w:right="227"/>
    </w:pPr>
    <w:rPr>
      <w:rFonts w:eastAsia="Times New Roman"/>
      <w:iCs/>
      <w:sz w:val="96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46AE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46AEA"/>
    <w:rPr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34A5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34A57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E413AC"/>
    <w:pPr>
      <w:ind w:left="720"/>
      <w:contextualSpacing/>
    </w:pPr>
    <w:rPr>
      <w:rFonts w:eastAsia="Calibri"/>
    </w:rPr>
  </w:style>
  <w:style w:type="paragraph" w:styleId="CommentText">
    <w:name w:val="annotation text"/>
    <w:basedOn w:val="Normal"/>
    <w:link w:val="CommentTextChar"/>
    <w:unhideWhenUsed/>
    <w:rsid w:val="00E413AC"/>
    <w:pPr>
      <w:spacing w:line="240" w:lineRule="auto"/>
    </w:pPr>
    <w:rPr>
      <w:rFonts w:eastAsia="Calibri"/>
    </w:rPr>
  </w:style>
  <w:style w:type="character" w:customStyle="1" w:styleId="CommentTextChar">
    <w:name w:val="Comment Text Char"/>
    <w:basedOn w:val="DefaultParagraphFont"/>
    <w:link w:val="CommentText"/>
    <w:rsid w:val="00E413AC"/>
    <w:rPr>
      <w:rFonts w:eastAsia="Calibri" w:cs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413AC"/>
    <w:rPr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F0E58"/>
    <w:rPr>
      <w:rFonts w:eastAsia="Calibri"/>
      <w:lang w:eastAsia="en-US"/>
    </w:rPr>
  </w:style>
  <w:style w:type="paragraph" w:styleId="PlainText">
    <w:name w:val="Plain Text"/>
    <w:basedOn w:val="Normal"/>
    <w:link w:val="PlainTextChar"/>
    <w:rsid w:val="00B1656E"/>
    <w:pPr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B1656E"/>
    <w:rPr>
      <w:rFonts w:ascii="Courier New" w:eastAsia="Times New Roman" w:hAnsi="Courier New" w:cs="Courier New"/>
      <w:lang w:val="en-US" w:eastAsia="en-US"/>
    </w:rPr>
  </w:style>
  <w:style w:type="paragraph" w:customStyle="1" w:styleId="TableText">
    <w:name w:val="Table Text"/>
    <w:basedOn w:val="Normal"/>
    <w:rsid w:val="000C54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US"/>
    </w:rPr>
  </w:style>
  <w:style w:type="paragraph" w:customStyle="1" w:styleId="dkjh">
    <w:name w:val="dkjh"/>
    <w:rsid w:val="0066670C"/>
    <w:pPr>
      <w:spacing w:line="240" w:lineRule="atLeast"/>
      <w:jc w:val="both"/>
    </w:pPr>
    <w:rPr>
      <w:rFonts w:ascii="Times New Roman" w:eastAsia="Times New Roman" w:hAnsi="Times New Roman"/>
      <w:sz w:val="24"/>
      <w:lang w:val="en-US" w:eastAsia="en-US"/>
    </w:rPr>
  </w:style>
  <w:style w:type="paragraph" w:customStyle="1" w:styleId="CM45">
    <w:name w:val="CM45"/>
    <w:basedOn w:val="Normal"/>
    <w:next w:val="Normal"/>
    <w:rsid w:val="0066670C"/>
    <w:pPr>
      <w:widowControl w:val="0"/>
      <w:autoSpaceDE w:val="0"/>
      <w:autoSpaceDN w:val="0"/>
      <w:adjustRightInd w:val="0"/>
      <w:spacing w:after="353" w:line="240" w:lineRule="auto"/>
    </w:pPr>
    <w:rPr>
      <w:rFonts w:ascii="Garamond" w:eastAsia="MS Mincho" w:hAnsi="Garamond" w:cs="Mangal"/>
      <w:sz w:val="24"/>
      <w:szCs w:val="24"/>
      <w:lang w:val="en-US" w:eastAsia="ja-JP" w:bidi="hi-IN"/>
    </w:rPr>
  </w:style>
  <w:style w:type="paragraph" w:customStyle="1" w:styleId="Default">
    <w:name w:val="Default"/>
    <w:rsid w:val="0066670C"/>
    <w:pPr>
      <w:widowControl w:val="0"/>
      <w:autoSpaceDE w:val="0"/>
      <w:autoSpaceDN w:val="0"/>
      <w:adjustRightInd w:val="0"/>
    </w:pPr>
    <w:rPr>
      <w:rFonts w:ascii="Garamond" w:eastAsia="MS Mincho" w:hAnsi="Garamond" w:cs="Garamond"/>
      <w:color w:val="000000"/>
      <w:sz w:val="24"/>
      <w:szCs w:val="24"/>
      <w:lang w:val="en-US" w:eastAsia="ja-JP" w:bidi="hi-IN"/>
    </w:rPr>
  </w:style>
  <w:style w:type="paragraph" w:styleId="TOCHeading">
    <w:name w:val="TOC Heading"/>
    <w:basedOn w:val="Heading1"/>
    <w:next w:val="Normal"/>
    <w:uiPriority w:val="39"/>
    <w:unhideWhenUsed/>
    <w:qFormat/>
    <w:rsid w:val="00330FEC"/>
    <w:pPr>
      <w:numPr>
        <w:numId w:val="0"/>
      </w:numPr>
      <w:spacing w:before="480" w:after="0" w:line="276" w:lineRule="auto"/>
      <w:outlineLvl w:val="9"/>
    </w:pPr>
    <w:rPr>
      <w:rFonts w:ascii="Cambria" w:hAnsi="Cambria"/>
      <w:i w:val="0"/>
      <w:color w:val="4F81BD"/>
      <w:sz w:val="28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1FB3"/>
    <w:pPr>
      <w:spacing w:line="240" w:lineRule="atLeast"/>
    </w:pPr>
    <w:rPr>
      <w:rFonts w:eastAsia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1FB3"/>
    <w:rPr>
      <w:rFonts w:eastAsia="Calibri" w:cs="Times New Roman"/>
      <w:b/>
      <w:bCs/>
      <w:lang w:eastAsia="en-US"/>
    </w:rPr>
  </w:style>
  <w:style w:type="table" w:styleId="MediumShading1-Accent2">
    <w:name w:val="Medium Shading 1 Accent 2"/>
    <w:basedOn w:val="TableNormal"/>
    <w:uiPriority w:val="63"/>
    <w:rsid w:val="007659E0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DC640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link w:val="NoSpacingChar"/>
    <w:uiPriority w:val="1"/>
    <w:qFormat/>
    <w:rsid w:val="004E7D7C"/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E7D7C"/>
    <w:rPr>
      <w:rFonts w:ascii="Calibri" w:eastAsia="Times New Roman" w:hAnsi="Calibri"/>
      <w:sz w:val="22"/>
      <w:szCs w:val="22"/>
      <w:lang w:val="en-US" w:eastAsia="en-US" w:bidi="ar-SA"/>
    </w:rPr>
  </w:style>
  <w:style w:type="table" w:styleId="LightShading-Accent2">
    <w:name w:val="Light Shading Accent 2"/>
    <w:basedOn w:val="TableNormal"/>
    <w:uiPriority w:val="30"/>
    <w:qFormat/>
    <w:rsid w:val="00DE7355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3-Accent2">
    <w:name w:val="Medium Grid 3 Accent 2"/>
    <w:basedOn w:val="TableNormal"/>
    <w:uiPriority w:val="60"/>
    <w:rsid w:val="0070292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778D2"/>
    <w:rPr>
      <w:color w:val="0000FF"/>
      <w:u w:val="single"/>
    </w:rPr>
  </w:style>
  <w:style w:type="paragraph" w:customStyle="1" w:styleId="font5">
    <w:name w:val="font5"/>
    <w:basedOn w:val="Normal"/>
    <w:rsid w:val="00B778D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n-GB"/>
    </w:rPr>
  </w:style>
  <w:style w:type="paragraph" w:customStyle="1" w:styleId="xl63">
    <w:name w:val="xl63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en-GB"/>
    </w:rPr>
  </w:style>
  <w:style w:type="paragraph" w:customStyle="1" w:styleId="xl64">
    <w:name w:val="xl64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en-GB"/>
    </w:rPr>
  </w:style>
  <w:style w:type="paragraph" w:customStyle="1" w:styleId="xl65">
    <w:name w:val="xl65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en-GB"/>
    </w:rPr>
  </w:style>
  <w:style w:type="paragraph" w:customStyle="1" w:styleId="xl66">
    <w:name w:val="xl66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70C0"/>
      <w:sz w:val="18"/>
      <w:szCs w:val="18"/>
      <w:lang w:eastAsia="en-GB"/>
    </w:rPr>
  </w:style>
  <w:style w:type="paragraph" w:customStyle="1" w:styleId="xl67">
    <w:name w:val="xl67"/>
    <w:basedOn w:val="Normal"/>
    <w:rsid w:val="00B778D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en-GB"/>
    </w:rPr>
  </w:style>
  <w:style w:type="paragraph" w:customStyle="1" w:styleId="xl68">
    <w:name w:val="xl68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69">
    <w:name w:val="xl69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70">
    <w:name w:val="xl70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en-GB"/>
    </w:rPr>
  </w:style>
  <w:style w:type="paragraph" w:customStyle="1" w:styleId="xl71">
    <w:name w:val="xl71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72">
    <w:name w:val="xl72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70C0"/>
      <w:sz w:val="18"/>
      <w:szCs w:val="18"/>
      <w:lang w:eastAsia="en-GB"/>
    </w:rPr>
  </w:style>
  <w:style w:type="paragraph" w:customStyle="1" w:styleId="xl73">
    <w:name w:val="xl73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74">
    <w:name w:val="xl74"/>
    <w:basedOn w:val="Normal"/>
    <w:rsid w:val="00B778D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75">
    <w:name w:val="xl75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en-GB"/>
    </w:rPr>
  </w:style>
  <w:style w:type="paragraph" w:customStyle="1" w:styleId="xl76">
    <w:name w:val="xl76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77">
    <w:name w:val="xl77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en-GB"/>
    </w:rPr>
  </w:style>
  <w:style w:type="paragraph" w:customStyle="1" w:styleId="xl78">
    <w:name w:val="xl78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79">
    <w:name w:val="xl79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80">
    <w:name w:val="xl80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81">
    <w:name w:val="xl81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82">
    <w:name w:val="xl82"/>
    <w:basedOn w:val="Normal"/>
    <w:rsid w:val="00B778D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83">
    <w:name w:val="xl83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en-GB"/>
    </w:rPr>
  </w:style>
  <w:style w:type="paragraph" w:customStyle="1" w:styleId="xl84">
    <w:name w:val="xl84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en-GB"/>
    </w:rPr>
  </w:style>
  <w:style w:type="paragraph" w:customStyle="1" w:styleId="xl85">
    <w:name w:val="xl85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86">
    <w:name w:val="xl86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87">
    <w:name w:val="xl87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88">
    <w:name w:val="xl88"/>
    <w:basedOn w:val="Normal"/>
    <w:rsid w:val="00B77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89">
    <w:name w:val="xl89"/>
    <w:basedOn w:val="Normal"/>
    <w:rsid w:val="00B778D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90">
    <w:name w:val="xl90"/>
    <w:basedOn w:val="Normal"/>
    <w:rsid w:val="00B778D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91">
    <w:name w:val="xl91"/>
    <w:basedOn w:val="Normal"/>
    <w:rsid w:val="00B778D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en-GB"/>
    </w:rPr>
  </w:style>
  <w:style w:type="paragraph" w:customStyle="1" w:styleId="xl92">
    <w:name w:val="xl92"/>
    <w:basedOn w:val="Normal"/>
    <w:rsid w:val="00B778D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70C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853136\LOCALS~1\Temp\notesC7A056\Core%20Report%20101008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0DDEA-DB8A-4607-B113-EA6B0DAC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Core Report 101008.dotx</Template>
  <TotalTime>98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Gaurav</dc:creator>
  <cp:lastModifiedBy>gauravsaxena</cp:lastModifiedBy>
  <cp:revision>24</cp:revision>
  <cp:lastPrinted>2012-10-15T20:17:00Z</cp:lastPrinted>
  <dcterms:created xsi:type="dcterms:W3CDTF">2013-01-05T09:32:00Z</dcterms:created>
  <dcterms:modified xsi:type="dcterms:W3CDTF">2014-05-13T04:18:00Z</dcterms:modified>
</cp:coreProperties>
</file>